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8454" w14:textId="77777777" w:rsidR="0003544A" w:rsidRPr="00770F7A" w:rsidRDefault="008E0138" w:rsidP="0003544A">
      <w:pPr>
        <w:pStyle w:val="title18"/>
        <w:pBdr>
          <w:bottom w:val="single" w:sz="4" w:space="1" w:color="auto"/>
        </w:pBdr>
        <w:suppressAutoHyphens/>
        <w:spacing w:line="240" w:lineRule="auto"/>
        <w:rPr>
          <w:sz w:val="32"/>
          <w:szCs w:val="32"/>
        </w:rPr>
      </w:pPr>
      <w:r w:rsidRPr="00770F7A">
        <w:rPr>
          <w:sz w:val="32"/>
          <w:szCs w:val="32"/>
        </w:rPr>
        <w:t>WYOMING</w:t>
      </w:r>
      <w:r w:rsidR="0003544A" w:rsidRPr="00770F7A">
        <w:rPr>
          <w:sz w:val="32"/>
          <w:szCs w:val="32"/>
        </w:rPr>
        <w:t xml:space="preserve"> CHANGES</w:t>
      </w:r>
    </w:p>
    <w:p w14:paraId="304944BC" w14:textId="77777777" w:rsidR="00D10AE3" w:rsidRPr="00770F7A" w:rsidRDefault="0003544A" w:rsidP="0003544A">
      <w:pPr>
        <w:pStyle w:val="BodyText"/>
        <w:spacing w:before="80"/>
        <w:jc w:val="center"/>
        <w:rPr>
          <w:b/>
          <w:sz w:val="28"/>
          <w:szCs w:val="28"/>
        </w:rPr>
      </w:pPr>
      <w:r w:rsidRPr="00770F7A">
        <w:rPr>
          <w:b/>
          <w:sz w:val="28"/>
          <w:szCs w:val="28"/>
        </w:rPr>
        <w:t>Amendatory Endorsement</w:t>
      </w:r>
    </w:p>
    <w:p w14:paraId="48842BEE" w14:textId="77777777" w:rsidR="00017B0D" w:rsidRPr="00770F7A" w:rsidRDefault="00017B0D" w:rsidP="007F70C5">
      <w:pPr>
        <w:pStyle w:val="blocktext1"/>
        <w:suppressAutoHyphens/>
        <w:rPr>
          <w:sz w:val="28"/>
          <w:szCs w:val="28"/>
        </w:rPr>
        <w:sectPr w:rsidR="00017B0D" w:rsidRPr="00770F7A" w:rsidSect="000C0CA9">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119614EB" w14:textId="77777777" w:rsidR="0003544A" w:rsidRPr="00770F7A" w:rsidRDefault="0003544A" w:rsidP="00590958">
      <w:pPr>
        <w:pStyle w:val="blocktext1"/>
        <w:keepLines w:val="0"/>
        <w:widowControl w:val="0"/>
        <w:suppressAutoHyphens/>
        <w:spacing w:line="240" w:lineRule="auto"/>
        <w:rPr>
          <w:rFonts w:cs="Arial"/>
        </w:rPr>
      </w:pPr>
      <w:bookmarkStart w:id="0" w:name="EndDoc"/>
      <w:bookmarkEnd w:id="0"/>
    </w:p>
    <w:p w14:paraId="45AD2B7A" w14:textId="77777777" w:rsidR="00C7106C" w:rsidRPr="00770F7A" w:rsidRDefault="00C7106C" w:rsidP="00C7106C">
      <w:pPr>
        <w:pStyle w:val="blocktext1"/>
        <w:keepLines w:val="0"/>
        <w:widowControl w:val="0"/>
        <w:suppressAutoHyphens/>
        <w:spacing w:line="240" w:lineRule="auto"/>
        <w:jc w:val="center"/>
        <w:rPr>
          <w:rFonts w:cs="Arial"/>
          <w:sz w:val="24"/>
          <w:szCs w:val="24"/>
        </w:rPr>
      </w:pPr>
      <w:r w:rsidRPr="00770F7A">
        <w:rPr>
          <w:rFonts w:cs="Arial"/>
          <w:sz w:val="24"/>
          <w:szCs w:val="24"/>
        </w:rPr>
        <w:t>This endorsement changes the policy. Please read it carefully.</w:t>
      </w:r>
    </w:p>
    <w:p w14:paraId="1F69B253" w14:textId="77777777" w:rsidR="004C137B" w:rsidRPr="00770F7A" w:rsidRDefault="004C137B" w:rsidP="00590958">
      <w:pPr>
        <w:pStyle w:val="blocktext1"/>
        <w:keepLines w:val="0"/>
        <w:widowControl w:val="0"/>
        <w:suppressAutoHyphens/>
        <w:spacing w:line="240" w:lineRule="auto"/>
        <w:rPr>
          <w:rFonts w:cs="Arial"/>
        </w:rPr>
      </w:pPr>
    </w:p>
    <w:p w14:paraId="34EAED2D" w14:textId="77777777" w:rsidR="00594DC7" w:rsidRPr="00770F7A" w:rsidRDefault="00594DC7" w:rsidP="000C0CA9">
      <w:pPr>
        <w:pStyle w:val="blocktext1"/>
        <w:keepLines w:val="0"/>
        <w:widowControl w:val="0"/>
        <w:suppressAutoHyphens/>
        <w:spacing w:line="240" w:lineRule="auto"/>
        <w:rPr>
          <w:rFonts w:cs="Arial"/>
          <w:sz w:val="24"/>
          <w:szCs w:val="24"/>
        </w:rPr>
      </w:pPr>
      <w:r w:rsidRPr="00770F7A">
        <w:rPr>
          <w:rFonts w:cs="Arial"/>
          <w:sz w:val="24"/>
          <w:szCs w:val="24"/>
        </w:rPr>
        <w:t xml:space="preserve">This endorsement modifies the insurance provided under the following: </w:t>
      </w:r>
    </w:p>
    <w:p w14:paraId="339994B7" w14:textId="77777777" w:rsidR="00594DC7" w:rsidRPr="00770F7A" w:rsidRDefault="00B06F4E" w:rsidP="000C0CA9">
      <w:pPr>
        <w:pStyle w:val="blocktext1"/>
        <w:keepLines w:val="0"/>
        <w:widowControl w:val="0"/>
        <w:suppressAutoHyphens/>
        <w:spacing w:line="240" w:lineRule="auto"/>
        <w:rPr>
          <w:rFonts w:cs="Arial"/>
          <w:sz w:val="24"/>
          <w:szCs w:val="24"/>
        </w:rPr>
      </w:pPr>
      <w:r w:rsidRPr="00770F7A">
        <w:rPr>
          <w:rFonts w:cs="Arial"/>
          <w:b/>
          <w:sz w:val="24"/>
          <w:szCs w:val="24"/>
        </w:rPr>
        <w:t xml:space="preserve">Cyber Suite </w:t>
      </w:r>
      <w:r w:rsidR="00BC413F" w:rsidRPr="00770F7A">
        <w:rPr>
          <w:rFonts w:cs="Arial"/>
          <w:b/>
          <w:sz w:val="24"/>
          <w:szCs w:val="24"/>
        </w:rPr>
        <w:t xml:space="preserve">Coverage </w:t>
      </w:r>
    </w:p>
    <w:p w14:paraId="25EB0141" w14:textId="77777777" w:rsidR="00785F6C" w:rsidRPr="00770F7A" w:rsidRDefault="00785F6C" w:rsidP="005A42EB">
      <w:pPr>
        <w:pStyle w:val="blocktext1"/>
        <w:keepLines w:val="0"/>
        <w:widowControl w:val="0"/>
        <w:suppressAutoHyphens/>
        <w:spacing w:line="240" w:lineRule="auto"/>
        <w:rPr>
          <w:rFonts w:cs="Arial"/>
        </w:rPr>
      </w:pPr>
    </w:p>
    <w:p w14:paraId="0BD40564" w14:textId="77777777" w:rsidR="00FF7E2C" w:rsidRPr="00770F7A" w:rsidRDefault="00FF7E2C" w:rsidP="000C0CA9">
      <w:pPr>
        <w:pStyle w:val="blocktext1"/>
        <w:keepLines w:val="0"/>
        <w:widowControl w:val="0"/>
        <w:suppressAutoHyphens/>
        <w:spacing w:line="240" w:lineRule="auto"/>
        <w:ind w:left="360" w:hanging="360"/>
        <w:sectPr w:rsidR="00FF7E2C" w:rsidRPr="00770F7A"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5FDF8C6B" w14:textId="77777777" w:rsidR="005553FC" w:rsidRPr="00770F7A" w:rsidRDefault="00790010" w:rsidP="000C0CA9">
      <w:pPr>
        <w:pStyle w:val="blockhd1"/>
        <w:keepNext w:val="0"/>
        <w:keepLines w:val="0"/>
        <w:widowControl w:val="0"/>
        <w:tabs>
          <w:tab w:val="left" w:pos="360"/>
        </w:tabs>
        <w:spacing w:line="240" w:lineRule="auto"/>
        <w:ind w:left="360" w:hanging="360"/>
        <w:jc w:val="both"/>
        <w:rPr>
          <w:rFonts w:cs="Arial"/>
          <w:b w:val="0"/>
        </w:rPr>
      </w:pPr>
      <w:r w:rsidRPr="00770F7A">
        <w:rPr>
          <w:rFonts w:cs="Arial"/>
        </w:rPr>
        <w:t>1</w:t>
      </w:r>
      <w:r w:rsidR="005553FC" w:rsidRPr="00770F7A">
        <w:rPr>
          <w:rFonts w:cs="Arial"/>
        </w:rPr>
        <w:t>.</w:t>
      </w:r>
      <w:r w:rsidR="005553FC" w:rsidRPr="00770F7A">
        <w:rPr>
          <w:rFonts w:cs="Arial"/>
        </w:rPr>
        <w:tab/>
      </w:r>
      <w:r w:rsidR="00926D21" w:rsidRPr="00770F7A">
        <w:t xml:space="preserve">C. </w:t>
      </w:r>
      <w:r w:rsidR="005553FC" w:rsidRPr="00770F7A">
        <w:rPr>
          <w:rFonts w:cs="Arial"/>
        </w:rPr>
        <w:t>LIMITS</w:t>
      </w:r>
      <w:r w:rsidR="00926D21" w:rsidRPr="00770F7A">
        <w:rPr>
          <w:rFonts w:cs="Arial"/>
        </w:rPr>
        <w:t xml:space="preserve"> OF INSURANCE</w:t>
      </w:r>
      <w:r w:rsidR="005553FC" w:rsidRPr="00770F7A">
        <w:rPr>
          <w:rFonts w:cs="Arial"/>
          <w:b w:val="0"/>
        </w:rPr>
        <w:t>,</w:t>
      </w:r>
      <w:r w:rsidR="005553FC" w:rsidRPr="00770F7A">
        <w:rPr>
          <w:rFonts w:cs="Arial"/>
        </w:rPr>
        <w:t xml:space="preserve"> </w:t>
      </w:r>
      <w:r w:rsidR="00926D21" w:rsidRPr="00770F7A">
        <w:rPr>
          <w:rFonts w:cs="Arial"/>
        </w:rPr>
        <w:t>3. Application of Limits</w:t>
      </w:r>
      <w:r w:rsidR="00926D21" w:rsidRPr="00770F7A">
        <w:rPr>
          <w:rFonts w:cs="Arial"/>
          <w:b w:val="0"/>
        </w:rPr>
        <w:t xml:space="preserve">, paragraph </w:t>
      </w:r>
      <w:r w:rsidR="00926D21" w:rsidRPr="00770F7A">
        <w:rPr>
          <w:rFonts w:cs="Arial"/>
        </w:rPr>
        <w:t>c.</w:t>
      </w:r>
      <w:r w:rsidR="00E55437" w:rsidRPr="00770F7A">
        <w:rPr>
          <w:rFonts w:cs="Arial"/>
          <w:b w:val="0"/>
        </w:rPr>
        <w:t xml:space="preserve"> </w:t>
      </w:r>
      <w:r w:rsidR="005553FC" w:rsidRPr="00770F7A">
        <w:rPr>
          <w:rFonts w:cs="Arial"/>
          <w:b w:val="0"/>
        </w:rPr>
        <w:t>is deleted and replaced with the following:</w:t>
      </w:r>
    </w:p>
    <w:p w14:paraId="1E1ABC77" w14:textId="77777777" w:rsidR="005553FC" w:rsidRDefault="00926D21" w:rsidP="000C0CA9">
      <w:pPr>
        <w:pStyle w:val="blocktext1"/>
        <w:keepLines w:val="0"/>
        <w:widowControl w:val="0"/>
        <w:suppressAutoHyphens/>
        <w:spacing w:line="240" w:lineRule="auto"/>
        <w:ind w:left="720" w:hanging="360"/>
      </w:pPr>
      <w:r w:rsidRPr="00770F7A">
        <w:rPr>
          <w:b/>
        </w:rPr>
        <w:t>c.</w:t>
      </w:r>
      <w:r w:rsidRPr="00770F7A">
        <w:tab/>
        <w:t xml:space="preserve">Notwithstanding the foregoing, in the event that you purchase the Supplemental Extended Reporting Period pursuant to the terms of </w:t>
      </w:r>
      <w:r w:rsidRPr="00770F7A">
        <w:rPr>
          <w:b/>
        </w:rPr>
        <w:t>ADDITIONAL CONDITIONS</w:t>
      </w:r>
      <w:r w:rsidR="00607727" w:rsidRPr="00770F7A">
        <w:t>,</w:t>
      </w:r>
      <w:r w:rsidRPr="00770F7A">
        <w:t xml:space="preserve"> </w:t>
      </w:r>
      <w:r w:rsidR="008F3AA4" w:rsidRPr="00770F7A">
        <w:rPr>
          <w:b/>
        </w:rPr>
        <w:t>6</w:t>
      </w:r>
      <w:r w:rsidRPr="00770F7A">
        <w:rPr>
          <w:b/>
        </w:rPr>
        <w:t>. Extended Reporting Periods</w:t>
      </w:r>
      <w:r w:rsidRPr="00770F7A">
        <w:t xml:space="preserve">, paragraph </w:t>
      </w:r>
      <w:proofErr w:type="gramStart"/>
      <w:r w:rsidRPr="00770F7A">
        <w:rPr>
          <w:b/>
        </w:rPr>
        <w:t>b.(</w:t>
      </w:r>
      <w:proofErr w:type="gramEnd"/>
      <w:r w:rsidRPr="00770F7A">
        <w:rPr>
          <w:b/>
        </w:rPr>
        <w:t>2)</w:t>
      </w:r>
      <w:r w:rsidR="00607727" w:rsidRPr="00770F7A">
        <w:t>,</w:t>
      </w:r>
      <w:r w:rsidRPr="00770F7A">
        <w:t xml:space="preserve"> the limit of liability for the Supplemental Extended Reporting Period (if applicable) shall be equal to the applicable liability limit. The limit of liability for the Supplemental Extended Reporting Period, if purchased, shall be solely for any “claim” or “regulatory proceeding” </w:t>
      </w:r>
      <w:r w:rsidR="0090755E" w:rsidRPr="00770F7A">
        <w:t xml:space="preserve">of which </w:t>
      </w:r>
      <w:r w:rsidRPr="00770F7A">
        <w:t xml:space="preserve">you first receive notice during said Supplemental Extended Reporting Period for any “wrongful acts” occurring before the end of the coverage period for this </w:t>
      </w:r>
      <w:r w:rsidR="009F76A9" w:rsidRPr="00770F7A">
        <w:t xml:space="preserve">Cyber </w:t>
      </w:r>
      <w:r w:rsidRPr="00770F7A">
        <w:t xml:space="preserve">Coverage and which is otherwise covered by this </w:t>
      </w:r>
      <w:r w:rsidR="009F76A9" w:rsidRPr="00770F7A">
        <w:t xml:space="preserve">Cyber </w:t>
      </w:r>
      <w:r w:rsidRPr="00770F7A">
        <w:t>Coverage and shall be in addition to, and not part of, the applicable liability limit for the preceding coverage period.</w:t>
      </w:r>
    </w:p>
    <w:p w14:paraId="0444B804" w14:textId="6D343A66" w:rsidR="00A94F0B" w:rsidRDefault="00A94F0B" w:rsidP="00A94F0B">
      <w:pPr>
        <w:pStyle w:val="blocktext1"/>
        <w:keepLines w:val="0"/>
        <w:widowControl w:val="0"/>
        <w:suppressAutoHyphens/>
        <w:spacing w:line="240" w:lineRule="auto"/>
        <w:ind w:left="360" w:hanging="360"/>
      </w:pPr>
      <w:r>
        <w:rPr>
          <w:b/>
        </w:rPr>
        <w:t>2.</w:t>
      </w:r>
      <w:r>
        <w:t xml:space="preserve"> </w:t>
      </w:r>
      <w:r>
        <w:tab/>
        <w:t xml:space="preserve">The following is added to </w:t>
      </w:r>
      <w:r>
        <w:rPr>
          <w:b/>
          <w:bCs/>
        </w:rPr>
        <w:t>E. ADDITIONAL CONDITIONS</w:t>
      </w:r>
      <w:r>
        <w:t xml:space="preserve">, </w:t>
      </w:r>
      <w:r>
        <w:rPr>
          <w:b/>
          <w:bCs/>
        </w:rPr>
        <w:t>3. Defense and Settlement</w:t>
      </w:r>
      <w:r>
        <w:t>:</w:t>
      </w:r>
    </w:p>
    <w:p w14:paraId="02BCE1AC" w14:textId="76AFC9DC" w:rsidR="00607727" w:rsidRPr="00770F7A" w:rsidRDefault="00A94F0B" w:rsidP="00A94F0B">
      <w:pPr>
        <w:pStyle w:val="blocktext1"/>
        <w:keepLines w:val="0"/>
        <w:widowControl w:val="0"/>
        <w:suppressAutoHyphens/>
        <w:spacing w:line="240" w:lineRule="auto"/>
        <w:ind w:left="360" w:hanging="360"/>
      </w:pPr>
      <w:r>
        <w:rPr>
          <w:b/>
        </w:rPr>
        <w:tab/>
      </w:r>
      <w:r>
        <w:rPr>
          <w:bCs/>
        </w:rPr>
        <w:t>The tender of limits before judgment or settlement does not relieve us of our duty to defend.</w:t>
      </w:r>
    </w:p>
    <w:p w14:paraId="232A3F0E" w14:textId="3A0A5CE0" w:rsidR="00CA4CBA" w:rsidRPr="00770F7A" w:rsidRDefault="00A94F0B" w:rsidP="000C0CA9">
      <w:pPr>
        <w:pStyle w:val="Hanging3"/>
        <w:widowControl w:val="0"/>
        <w:tabs>
          <w:tab w:val="left" w:pos="360"/>
        </w:tabs>
        <w:suppressAutoHyphens/>
        <w:spacing w:line="240" w:lineRule="auto"/>
        <w:ind w:left="360"/>
        <w:rPr>
          <w:rFonts w:cs="Arial"/>
        </w:rPr>
      </w:pPr>
      <w:r>
        <w:rPr>
          <w:b/>
        </w:rPr>
        <w:t>3</w:t>
      </w:r>
      <w:r w:rsidR="00CA4CBA" w:rsidRPr="00770F7A">
        <w:rPr>
          <w:b/>
        </w:rPr>
        <w:t>.</w:t>
      </w:r>
      <w:r w:rsidR="00CA4CBA" w:rsidRPr="00770F7A">
        <w:tab/>
      </w:r>
      <w:r w:rsidR="00CA4CBA" w:rsidRPr="00770F7A">
        <w:rPr>
          <w:rFonts w:cs="Arial"/>
          <w:b/>
        </w:rPr>
        <w:t>E</w:t>
      </w:r>
      <w:r w:rsidR="008C06A2" w:rsidRPr="00770F7A">
        <w:rPr>
          <w:rFonts w:cs="Arial"/>
          <w:b/>
        </w:rPr>
        <w:t>.</w:t>
      </w:r>
      <w:r w:rsidR="00607727" w:rsidRPr="00770F7A">
        <w:rPr>
          <w:rFonts w:cs="Arial"/>
          <w:b/>
        </w:rPr>
        <w:t xml:space="preserve"> </w:t>
      </w:r>
      <w:r w:rsidR="00CA4CBA" w:rsidRPr="00770F7A">
        <w:rPr>
          <w:rFonts w:cs="Arial"/>
          <w:b/>
        </w:rPr>
        <w:t>ADDITIONAL CONDITIONS</w:t>
      </w:r>
      <w:r w:rsidR="00CA4CBA" w:rsidRPr="00770F7A">
        <w:rPr>
          <w:rFonts w:cs="Arial"/>
        </w:rPr>
        <w:t xml:space="preserve">, </w:t>
      </w:r>
      <w:r w:rsidR="008F3AA4" w:rsidRPr="00770F7A">
        <w:rPr>
          <w:rFonts w:cs="Arial"/>
          <w:b/>
        </w:rPr>
        <w:t>6</w:t>
      </w:r>
      <w:r w:rsidR="00CA4CBA" w:rsidRPr="00770F7A">
        <w:rPr>
          <w:rFonts w:cs="Arial"/>
          <w:b/>
        </w:rPr>
        <w:t>. Extended Reporting Periods</w:t>
      </w:r>
      <w:r w:rsidR="00CA4CBA" w:rsidRPr="00770F7A">
        <w:rPr>
          <w:rFonts w:cs="Arial"/>
        </w:rPr>
        <w:t xml:space="preserve">, paragraph </w:t>
      </w:r>
      <w:r w:rsidR="00790010" w:rsidRPr="00770F7A">
        <w:rPr>
          <w:rFonts w:cs="Arial"/>
          <w:b/>
        </w:rPr>
        <w:t>a</w:t>
      </w:r>
      <w:r w:rsidR="00CA4CBA" w:rsidRPr="00770F7A">
        <w:rPr>
          <w:rFonts w:cs="Arial"/>
          <w:b/>
        </w:rPr>
        <w:t>.</w:t>
      </w:r>
      <w:r w:rsidR="00CA4CBA" w:rsidRPr="00770F7A">
        <w:rPr>
          <w:rFonts w:cs="Arial"/>
        </w:rPr>
        <w:t xml:space="preserve"> is deleted and replaced with the following:</w:t>
      </w:r>
    </w:p>
    <w:p w14:paraId="26C1BF13" w14:textId="77777777" w:rsidR="006D0D37" w:rsidRPr="00770F7A" w:rsidRDefault="00790010" w:rsidP="000C0CA9">
      <w:pPr>
        <w:pStyle w:val="Hanging2"/>
        <w:spacing w:line="240" w:lineRule="auto"/>
      </w:pPr>
      <w:r w:rsidRPr="00770F7A">
        <w:rPr>
          <w:b/>
        </w:rPr>
        <w:t>a</w:t>
      </w:r>
      <w:r w:rsidR="00E55437" w:rsidRPr="00770F7A">
        <w:rPr>
          <w:b/>
        </w:rPr>
        <w:t>.</w:t>
      </w:r>
      <w:r w:rsidR="00E55437" w:rsidRPr="00770F7A">
        <w:tab/>
        <w:t>You shall have the right to the Extended Reporting Periods described in this section, in the event of a “termination of coverage”.</w:t>
      </w:r>
    </w:p>
    <w:p w14:paraId="71CC1537" w14:textId="77777777" w:rsidR="00E55437" w:rsidRPr="00770F7A" w:rsidRDefault="00E55437" w:rsidP="000C0CA9">
      <w:pPr>
        <w:pStyle w:val="Hanging2"/>
        <w:spacing w:line="240" w:lineRule="auto"/>
        <w:ind w:firstLine="0"/>
      </w:pPr>
      <w:r w:rsidRPr="00770F7A">
        <w:t xml:space="preserve">The limit of liability for the Supplemental Extended Reporting Period shall be as set forth in </w:t>
      </w:r>
      <w:r w:rsidR="008C06A2" w:rsidRPr="00770F7A">
        <w:rPr>
          <w:b/>
        </w:rPr>
        <w:t xml:space="preserve">C. </w:t>
      </w:r>
      <w:r w:rsidR="008C06A2" w:rsidRPr="00770F7A">
        <w:rPr>
          <w:rFonts w:cs="Arial"/>
          <w:b/>
        </w:rPr>
        <w:t>LIMITS OF INSURANCE</w:t>
      </w:r>
      <w:r w:rsidR="008C06A2" w:rsidRPr="00770F7A">
        <w:rPr>
          <w:rFonts w:cs="Arial"/>
        </w:rPr>
        <w:t xml:space="preserve">, </w:t>
      </w:r>
      <w:r w:rsidR="008C06A2" w:rsidRPr="00770F7A">
        <w:rPr>
          <w:rFonts w:cs="Arial"/>
          <w:b/>
        </w:rPr>
        <w:t>3. Application of Limits</w:t>
      </w:r>
      <w:r w:rsidR="00B90F23" w:rsidRPr="00770F7A">
        <w:t>,</w:t>
      </w:r>
      <w:r w:rsidRPr="00770F7A">
        <w:t xml:space="preserve"> </w:t>
      </w:r>
      <w:r w:rsidR="008C06A2" w:rsidRPr="00770F7A">
        <w:t xml:space="preserve">paragraph </w:t>
      </w:r>
      <w:r w:rsidR="008C06A2" w:rsidRPr="00770F7A">
        <w:rPr>
          <w:b/>
        </w:rPr>
        <w:t>c.</w:t>
      </w:r>
      <w:r w:rsidR="008C06A2" w:rsidRPr="00770F7A">
        <w:t xml:space="preserve">, </w:t>
      </w:r>
      <w:r w:rsidRPr="00770F7A">
        <w:t xml:space="preserve">of this Cyber </w:t>
      </w:r>
      <w:r w:rsidR="00CB1F26" w:rsidRPr="00770F7A">
        <w:t>C</w:t>
      </w:r>
      <w:r w:rsidRPr="00770F7A">
        <w:t>overage</w:t>
      </w:r>
      <w:r w:rsidR="00A3365B" w:rsidRPr="00770F7A">
        <w:t xml:space="preserve"> (as modified in paragraph </w:t>
      </w:r>
      <w:r w:rsidR="00790010" w:rsidRPr="00770F7A">
        <w:rPr>
          <w:b/>
        </w:rPr>
        <w:t>1</w:t>
      </w:r>
      <w:r w:rsidR="00A3365B" w:rsidRPr="00770F7A">
        <w:rPr>
          <w:b/>
        </w:rPr>
        <w:t>.</w:t>
      </w:r>
      <w:r w:rsidR="00A3365B" w:rsidRPr="00770F7A">
        <w:t xml:space="preserve"> above in this amendatory endorsement)</w:t>
      </w:r>
      <w:r w:rsidR="008C06A2" w:rsidRPr="00770F7A">
        <w:t>.</w:t>
      </w:r>
    </w:p>
    <w:p w14:paraId="45F3FFE5" w14:textId="42B15BA1" w:rsidR="00D8396B" w:rsidRPr="00770F7A" w:rsidRDefault="00A94F0B" w:rsidP="000C0CA9">
      <w:pPr>
        <w:pStyle w:val="Hanging3"/>
        <w:widowControl w:val="0"/>
        <w:tabs>
          <w:tab w:val="left" w:pos="360"/>
        </w:tabs>
        <w:suppressAutoHyphens/>
        <w:spacing w:line="240" w:lineRule="auto"/>
        <w:ind w:left="360"/>
        <w:rPr>
          <w:rFonts w:cs="Arial"/>
        </w:rPr>
      </w:pPr>
      <w:r>
        <w:rPr>
          <w:b/>
        </w:rPr>
        <w:t>4</w:t>
      </w:r>
      <w:r w:rsidR="00E45B37" w:rsidRPr="00770F7A">
        <w:rPr>
          <w:b/>
        </w:rPr>
        <w:t>.</w:t>
      </w:r>
      <w:r w:rsidR="00E45B37" w:rsidRPr="00770F7A">
        <w:tab/>
      </w:r>
      <w:r w:rsidR="00E45B37" w:rsidRPr="00770F7A">
        <w:rPr>
          <w:rFonts w:cs="Arial"/>
          <w:b/>
        </w:rPr>
        <w:t>E</w:t>
      </w:r>
      <w:r w:rsidR="00B9517A" w:rsidRPr="00770F7A">
        <w:rPr>
          <w:rFonts w:cs="Arial"/>
          <w:b/>
        </w:rPr>
        <w:t xml:space="preserve">. </w:t>
      </w:r>
      <w:r w:rsidR="00E45B37" w:rsidRPr="00770F7A">
        <w:rPr>
          <w:rFonts w:cs="Arial"/>
          <w:b/>
        </w:rPr>
        <w:t>ADDITIONAL CONDITIONS</w:t>
      </w:r>
      <w:r w:rsidR="00E45B37" w:rsidRPr="00770F7A">
        <w:rPr>
          <w:rFonts w:cs="Arial"/>
        </w:rPr>
        <w:t xml:space="preserve">, </w:t>
      </w:r>
      <w:r w:rsidR="008F3AA4" w:rsidRPr="00770F7A">
        <w:rPr>
          <w:rFonts w:cs="Arial"/>
          <w:b/>
        </w:rPr>
        <w:t>6</w:t>
      </w:r>
      <w:r w:rsidR="00E45B37" w:rsidRPr="00770F7A">
        <w:rPr>
          <w:rFonts w:cs="Arial"/>
          <w:b/>
        </w:rPr>
        <w:t>. Extended Reporting Periods</w:t>
      </w:r>
      <w:r w:rsidR="00E45B37" w:rsidRPr="00770F7A">
        <w:rPr>
          <w:rFonts w:cs="Arial"/>
        </w:rPr>
        <w:t xml:space="preserve">, paragraph </w:t>
      </w:r>
      <w:r w:rsidR="00A63CC3" w:rsidRPr="00770F7A">
        <w:rPr>
          <w:rFonts w:cs="Arial"/>
          <w:b/>
        </w:rPr>
        <w:t>b. (</w:t>
      </w:r>
      <w:r w:rsidR="008C06A2" w:rsidRPr="00770F7A">
        <w:rPr>
          <w:rFonts w:cs="Arial"/>
          <w:b/>
        </w:rPr>
        <w:t>2)</w:t>
      </w:r>
      <w:r w:rsidR="00E45B37" w:rsidRPr="00770F7A">
        <w:rPr>
          <w:rFonts w:cs="Arial"/>
        </w:rPr>
        <w:t xml:space="preserve"> is deleted and replaced with the following:</w:t>
      </w:r>
    </w:p>
    <w:p w14:paraId="3CACC6C3" w14:textId="55BF7DD9" w:rsidR="00E45B37" w:rsidRPr="00770F7A" w:rsidRDefault="00B9517A" w:rsidP="000C0CA9">
      <w:pPr>
        <w:pStyle w:val="Hanging2"/>
        <w:spacing w:line="240" w:lineRule="auto"/>
      </w:pPr>
      <w:r w:rsidRPr="00770F7A">
        <w:rPr>
          <w:b/>
        </w:rPr>
        <w:t>(2)</w:t>
      </w:r>
      <w:r w:rsidR="00E45B37" w:rsidRPr="00770F7A">
        <w:tab/>
        <w:t xml:space="preserve">Upon payment of </w:t>
      </w:r>
      <w:r w:rsidR="008C06A2" w:rsidRPr="00770F7A">
        <w:t>the</w:t>
      </w:r>
      <w:r w:rsidR="00E45B37" w:rsidRPr="00770F7A">
        <w:t xml:space="preserve"> additional premium set forth below, a Supplemental Extended Reporting Period of unlimited duration immediately following the effective date of “termination of coverage” </w:t>
      </w:r>
      <w:r w:rsidR="0079623A" w:rsidRPr="00770F7A">
        <w:t>during</w:t>
      </w:r>
      <w:r w:rsidR="00E45B37" w:rsidRPr="00770F7A">
        <w:t xml:space="preserve"> which </w:t>
      </w:r>
      <w:r w:rsidR="0079623A" w:rsidRPr="00770F7A">
        <w:t>you may receive</w:t>
      </w:r>
      <w:r w:rsidR="00E45B37" w:rsidRPr="00770F7A">
        <w:t xml:space="preserve"> written notice of a </w:t>
      </w:r>
      <w:r w:rsidR="008C06A2" w:rsidRPr="00770F7A">
        <w:rPr>
          <w:rFonts w:cs="Arial"/>
        </w:rPr>
        <w:t xml:space="preserve">“claim” or “regulatory proceeding” arising directly from a “wrongful act” </w:t>
      </w:r>
      <w:r w:rsidR="00E45B37" w:rsidRPr="00770F7A">
        <w:t xml:space="preserve">occurring before the end of the </w:t>
      </w:r>
      <w:r w:rsidR="008C06A2" w:rsidRPr="00770F7A">
        <w:rPr>
          <w:rFonts w:cs="Arial"/>
        </w:rPr>
        <w:t xml:space="preserve">“policy period” </w:t>
      </w:r>
      <w:r w:rsidR="00E45B37" w:rsidRPr="00770F7A">
        <w:t xml:space="preserve">and which is otherwise covered by this Cyber </w:t>
      </w:r>
      <w:r w:rsidR="00CB1F26" w:rsidRPr="00770F7A">
        <w:t>C</w:t>
      </w:r>
      <w:r w:rsidR="00E45B37" w:rsidRPr="00770F7A">
        <w:t>overage.</w:t>
      </w:r>
    </w:p>
    <w:p w14:paraId="4B52071F" w14:textId="77777777" w:rsidR="00E45B37" w:rsidRPr="00770F7A" w:rsidRDefault="00E45B37" w:rsidP="000C0CA9">
      <w:pPr>
        <w:pStyle w:val="Hanging2"/>
        <w:spacing w:line="240" w:lineRule="auto"/>
        <w:ind w:firstLine="0"/>
      </w:pPr>
      <w:r w:rsidRPr="00770F7A">
        <w:t xml:space="preserve">To obtain the Supplemental Extended Reporting Period, you must request it in writing and pay the additional premium due, within 30 days </w:t>
      </w:r>
      <w:r w:rsidR="008C06A2" w:rsidRPr="00770F7A">
        <w:t>after</w:t>
      </w:r>
      <w:r w:rsidRPr="00770F7A">
        <w:t xml:space="preserve"> the effective date of “termination of coverage”. The additional premium for the Supplemental Extended Reporting Period </w:t>
      </w:r>
      <w:r w:rsidR="008C06A2" w:rsidRPr="00770F7A">
        <w:t>will</w:t>
      </w:r>
      <w:r w:rsidRPr="00770F7A">
        <w:t xml:space="preserve"> be fully earned at the inception of the Supplemental Extended Reporting Period. If we do not receive the written request as required, you may not exercise this right </w:t>
      </w:r>
      <w:proofErr w:type="gramStart"/>
      <w:r w:rsidRPr="00770F7A">
        <w:t>at a later date</w:t>
      </w:r>
      <w:proofErr w:type="gramEnd"/>
      <w:r w:rsidRPr="00770F7A">
        <w:t>.</w:t>
      </w:r>
    </w:p>
    <w:p w14:paraId="24E819C3" w14:textId="5F986DBA" w:rsidR="008C06A2" w:rsidRPr="00770F7A" w:rsidRDefault="00E45B37" w:rsidP="000C0CA9">
      <w:pPr>
        <w:pStyle w:val="Indent2"/>
        <w:spacing w:before="80" w:line="240" w:lineRule="auto"/>
      </w:pPr>
      <w:r w:rsidRPr="00770F7A">
        <w:t xml:space="preserve">The additional premium for a Supplemental Extended Reporting Period of unlimited duration shall be </w:t>
      </w:r>
      <w:r w:rsidR="00450867" w:rsidRPr="00770F7A">
        <w:t>200</w:t>
      </w:r>
      <w:r w:rsidRPr="00770F7A">
        <w:t xml:space="preserve">% of the full annual premium </w:t>
      </w:r>
      <w:r w:rsidR="008C06A2" w:rsidRPr="00770F7A">
        <w:rPr>
          <w:rFonts w:cs="Arial"/>
        </w:rPr>
        <w:t>associated with the relevant coverage</w:t>
      </w:r>
      <w:r w:rsidRPr="00770F7A">
        <w:t xml:space="preserve">.  </w:t>
      </w:r>
    </w:p>
    <w:p w14:paraId="77311E16" w14:textId="77777777" w:rsidR="00E45B37" w:rsidRPr="00770F7A" w:rsidRDefault="00E45B37" w:rsidP="000C0CA9">
      <w:pPr>
        <w:pStyle w:val="Indent2"/>
        <w:spacing w:before="80" w:line="240" w:lineRule="auto"/>
      </w:pPr>
      <w:r w:rsidRPr="00770F7A">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40236D63" w14:textId="77777777" w:rsidR="00B65EF8" w:rsidRDefault="00B65EF8">
      <w:pPr>
        <w:overflowPunct/>
        <w:autoSpaceDE/>
        <w:autoSpaceDN/>
        <w:adjustRightInd/>
        <w:jc w:val="left"/>
        <w:textAlignment w:val="auto"/>
        <w:rPr>
          <w:b/>
          <w:szCs w:val="24"/>
        </w:rPr>
      </w:pPr>
      <w:r>
        <w:rPr>
          <w:b/>
        </w:rPr>
        <w:br w:type="page"/>
      </w:r>
    </w:p>
    <w:p w14:paraId="135538A4" w14:textId="3F33C543" w:rsidR="008C06A2" w:rsidRPr="00770F7A" w:rsidRDefault="00A94F0B" w:rsidP="000C0CA9">
      <w:pPr>
        <w:pStyle w:val="Indent2"/>
        <w:tabs>
          <w:tab w:val="left" w:pos="360"/>
        </w:tabs>
        <w:spacing w:before="80" w:line="240" w:lineRule="auto"/>
        <w:ind w:left="360" w:hanging="360"/>
      </w:pPr>
      <w:r>
        <w:rPr>
          <w:b/>
        </w:rPr>
        <w:lastRenderedPageBreak/>
        <w:t>5</w:t>
      </w:r>
      <w:r w:rsidR="008C06A2" w:rsidRPr="00770F7A">
        <w:rPr>
          <w:b/>
        </w:rPr>
        <w:t>.</w:t>
      </w:r>
      <w:r w:rsidR="008C06A2" w:rsidRPr="00770F7A">
        <w:tab/>
      </w:r>
      <w:r w:rsidR="008C06A2" w:rsidRPr="00770F7A">
        <w:rPr>
          <w:b/>
        </w:rPr>
        <w:t>E. ADDITIONAL CONDITIONS</w:t>
      </w:r>
      <w:r w:rsidR="008C06A2" w:rsidRPr="00770F7A">
        <w:t xml:space="preserve">, </w:t>
      </w:r>
      <w:r w:rsidR="008F3AA4" w:rsidRPr="00770F7A">
        <w:rPr>
          <w:b/>
        </w:rPr>
        <w:t>8</w:t>
      </w:r>
      <w:r w:rsidR="008C06A2" w:rsidRPr="00770F7A">
        <w:rPr>
          <w:b/>
        </w:rPr>
        <w:t>. Legal Action Against Us</w:t>
      </w:r>
      <w:r w:rsidR="008C06A2" w:rsidRPr="00770F7A">
        <w:t>, paragraph</w:t>
      </w:r>
      <w:r w:rsidR="00160C23" w:rsidRPr="00770F7A">
        <w:t xml:space="preserve"> </w:t>
      </w:r>
      <w:r w:rsidR="00160C23" w:rsidRPr="00770F7A">
        <w:rPr>
          <w:b/>
        </w:rPr>
        <w:t>b.</w:t>
      </w:r>
      <w:r w:rsidR="00160C23" w:rsidRPr="00770F7A">
        <w:t xml:space="preserve"> is deleted and replaced with the following:</w:t>
      </w:r>
    </w:p>
    <w:p w14:paraId="476A97C9" w14:textId="77777777" w:rsidR="00160C23" w:rsidRPr="00770F7A" w:rsidRDefault="00160C23" w:rsidP="000C0CA9">
      <w:pPr>
        <w:pStyle w:val="Indent2"/>
        <w:spacing w:before="80" w:line="240" w:lineRule="auto"/>
        <w:ind w:hanging="360"/>
      </w:pPr>
      <w:r w:rsidRPr="00770F7A">
        <w:rPr>
          <w:b/>
        </w:rPr>
        <w:t>b.</w:t>
      </w:r>
      <w:r w:rsidRPr="00770F7A">
        <w:tab/>
        <w:t xml:space="preserve">The action is brought within four years after the date the “loss” </w:t>
      </w:r>
      <w:r w:rsidR="009A5951" w:rsidRPr="00770F7A">
        <w:t xml:space="preserve">or “identity theft” </w:t>
      </w:r>
      <w:r w:rsidRPr="00770F7A">
        <w:t>is first discovered by you, or the date on which you first receive notice of a “claim” or “regulatory proceeding”.</w:t>
      </w:r>
    </w:p>
    <w:p w14:paraId="5F4DDA4D" w14:textId="77777777" w:rsidR="00160C23" w:rsidRDefault="00160C23" w:rsidP="000C0CA9">
      <w:pPr>
        <w:pStyle w:val="Indent2"/>
        <w:spacing w:before="80" w:line="240" w:lineRule="auto"/>
        <w:ind w:hanging="360"/>
      </w:pPr>
    </w:p>
    <w:p w14:paraId="65E57F5C" w14:textId="77777777" w:rsidR="00B65EF8" w:rsidRDefault="00B65EF8" w:rsidP="000C0CA9">
      <w:pPr>
        <w:pStyle w:val="Indent2"/>
        <w:spacing w:before="80" w:line="240" w:lineRule="auto"/>
        <w:ind w:hanging="360"/>
      </w:pPr>
    </w:p>
    <w:p w14:paraId="1CD4FCE1" w14:textId="77777777" w:rsidR="00B65EF8" w:rsidRDefault="00B65EF8" w:rsidP="000C0CA9">
      <w:pPr>
        <w:pStyle w:val="Indent2"/>
        <w:spacing w:before="80" w:line="240" w:lineRule="auto"/>
        <w:ind w:hanging="360"/>
      </w:pPr>
    </w:p>
    <w:p w14:paraId="46F6C9AD" w14:textId="77777777" w:rsidR="00B65EF8" w:rsidRDefault="00B65EF8" w:rsidP="000C0CA9">
      <w:pPr>
        <w:pStyle w:val="Indent2"/>
        <w:spacing w:before="80" w:line="240" w:lineRule="auto"/>
        <w:ind w:hanging="360"/>
      </w:pPr>
    </w:p>
    <w:p w14:paraId="00926830" w14:textId="0A9914DC" w:rsidR="00B65EF8" w:rsidRPr="00B65EF8" w:rsidRDefault="00B65EF8" w:rsidP="00B65EF8">
      <w:pPr>
        <w:pStyle w:val="outlinetxt4"/>
        <w:ind w:left="120"/>
        <w:rPr>
          <w:rFonts w:cs="Arial"/>
          <w:b w:val="0"/>
          <w:bCs/>
          <w:color w:val="000000"/>
        </w:rPr>
      </w:pPr>
      <w:r>
        <w:rPr>
          <w:rFonts w:cs="Arial"/>
          <w:b w:val="0"/>
          <w:bCs/>
          <w:color w:val="000000"/>
        </w:rPr>
        <w:tab/>
      </w:r>
    </w:p>
    <w:p w14:paraId="7568C675" w14:textId="77777777" w:rsidR="00B65EF8" w:rsidRDefault="00B65EF8" w:rsidP="00B65EF8">
      <w:pPr>
        <w:pStyle w:val="outlinetxt4"/>
        <w:ind w:left="180"/>
        <w:rPr>
          <w:rFonts w:cs="Arial"/>
          <w:b w:val="0"/>
          <w:bCs/>
          <w:color w:val="000000"/>
        </w:rPr>
      </w:pPr>
      <w:r>
        <w:rPr>
          <w:rFonts w:cs="Arial"/>
          <w:b w:val="0"/>
          <w:bCs/>
          <w:color w:val="000000"/>
        </w:rPr>
        <w:t xml:space="preserve">                 </w:t>
      </w:r>
      <w:r w:rsidRPr="00B65EF8">
        <w:rPr>
          <w:rFonts w:cs="Arial"/>
          <w:b w:val="0"/>
          <w:bCs/>
          <w:color w:val="000000"/>
        </w:rPr>
        <w:t>All other terms and conditions of this policy remain unchanged.</w:t>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r w:rsidRPr="00B65EF8">
        <w:rPr>
          <w:rFonts w:cs="Arial"/>
          <w:b w:val="0"/>
          <w:bCs/>
          <w:color w:val="000000"/>
        </w:rPr>
        <w:tab/>
      </w:r>
    </w:p>
    <w:p w14:paraId="401A7880" w14:textId="77777777" w:rsidR="00B65EF8" w:rsidRDefault="00B65EF8" w:rsidP="00B65EF8">
      <w:pPr>
        <w:pStyle w:val="outlinetxt4"/>
        <w:ind w:left="180"/>
        <w:rPr>
          <w:rFonts w:cs="Arial"/>
          <w:b w:val="0"/>
          <w:bCs/>
          <w:color w:val="000000"/>
        </w:rPr>
      </w:pPr>
    </w:p>
    <w:p w14:paraId="086D4E21" w14:textId="3098F7F2" w:rsidR="00B65EF8" w:rsidRPr="00B65EF8" w:rsidRDefault="00B65EF8" w:rsidP="00B65EF8">
      <w:pPr>
        <w:pStyle w:val="outlinetxt4"/>
        <w:ind w:left="180"/>
        <w:rPr>
          <w:rFonts w:cs="Arial"/>
          <w:b w:val="0"/>
          <w:bCs/>
          <w:color w:val="000000"/>
        </w:rPr>
      </w:pP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sidRPr="00B65EF8">
        <w:rPr>
          <w:rFonts w:cs="Arial"/>
          <w:b w:val="0"/>
          <w:bCs/>
          <w:color w:val="000000"/>
        </w:rPr>
        <w:t>_____________________</w:t>
      </w:r>
    </w:p>
    <w:p w14:paraId="645B101B" w14:textId="63744DCF" w:rsidR="00B65EF8" w:rsidRPr="00B65EF8" w:rsidRDefault="00B65EF8" w:rsidP="00B65EF8">
      <w:pPr>
        <w:pStyle w:val="outlinetxt4"/>
        <w:ind w:left="180"/>
        <w:rPr>
          <w:rFonts w:cs="Arial"/>
          <w:b w:val="0"/>
          <w:bCs/>
          <w:color w:val="000000"/>
        </w:rPr>
      </w:pPr>
      <w:r w:rsidRPr="00B65EF8">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Pr>
          <w:rFonts w:cs="Arial"/>
          <w:b w:val="0"/>
          <w:bCs/>
          <w:color w:val="000000"/>
        </w:rPr>
        <w:tab/>
      </w:r>
      <w:r w:rsidRPr="00B65EF8">
        <w:rPr>
          <w:rFonts w:cs="Arial"/>
          <w:b w:val="0"/>
          <w:bCs/>
          <w:color w:val="000000"/>
        </w:rPr>
        <w:t>Authorized Signature</w:t>
      </w:r>
    </w:p>
    <w:p w14:paraId="0984AD50" w14:textId="77777777" w:rsidR="00B65EF8" w:rsidRPr="00770F7A" w:rsidRDefault="00B65EF8" w:rsidP="00B65EF8">
      <w:pPr>
        <w:pStyle w:val="Indent2"/>
        <w:spacing w:before="80" w:line="240" w:lineRule="auto"/>
        <w:ind w:left="360" w:hanging="360"/>
      </w:pPr>
    </w:p>
    <w:sectPr w:rsidR="00B65EF8" w:rsidRPr="00770F7A"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3057" w14:textId="77777777" w:rsidR="00CC4485" w:rsidRDefault="00CC4485" w:rsidP="003C55D3">
      <w:r>
        <w:separator/>
      </w:r>
    </w:p>
  </w:endnote>
  <w:endnote w:type="continuationSeparator" w:id="0">
    <w:p w14:paraId="02A4230B"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8307B60" w14:textId="77777777">
      <w:tc>
        <w:tcPr>
          <w:tcW w:w="2201" w:type="dxa"/>
          <w:tcBorders>
            <w:top w:val="nil"/>
            <w:left w:val="nil"/>
            <w:bottom w:val="nil"/>
            <w:right w:val="nil"/>
          </w:tcBorders>
        </w:tcPr>
        <w:p w14:paraId="7862BAD7"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235A">
            <w:rPr>
              <w:noProof/>
              <w:sz w:val="18"/>
            </w:rPr>
            <w:fldChar w:fldCharType="begin"/>
          </w:r>
          <w:r w:rsidR="00C2235A">
            <w:rPr>
              <w:noProof/>
              <w:sz w:val="18"/>
            </w:rPr>
            <w:instrText xml:space="preserve"> NUMPAGES  \* MERGEFORMAT </w:instrText>
          </w:r>
          <w:r w:rsidR="00C2235A">
            <w:rPr>
              <w:noProof/>
              <w:sz w:val="18"/>
            </w:rPr>
            <w:fldChar w:fldCharType="separate"/>
          </w:r>
          <w:r w:rsidR="00280954" w:rsidRPr="00280954">
            <w:rPr>
              <w:noProof/>
              <w:sz w:val="18"/>
            </w:rPr>
            <w:t>1</w:t>
          </w:r>
          <w:r w:rsidR="00C2235A">
            <w:rPr>
              <w:noProof/>
              <w:sz w:val="18"/>
            </w:rPr>
            <w:fldChar w:fldCharType="end"/>
          </w:r>
        </w:p>
      </w:tc>
      <w:tc>
        <w:tcPr>
          <w:tcW w:w="5911" w:type="dxa"/>
          <w:tcBorders>
            <w:top w:val="nil"/>
            <w:left w:val="nil"/>
            <w:bottom w:val="nil"/>
            <w:right w:val="nil"/>
          </w:tcBorders>
        </w:tcPr>
        <w:p w14:paraId="7EA6B686" w14:textId="77777777" w:rsidR="00CC4485" w:rsidRDefault="00CC4485">
          <w:pPr>
            <w:pStyle w:val="isof1"/>
            <w:jc w:val="center"/>
            <w:rPr>
              <w:sz w:val="18"/>
            </w:rPr>
          </w:pPr>
        </w:p>
      </w:tc>
      <w:tc>
        <w:tcPr>
          <w:tcW w:w="2088" w:type="dxa"/>
          <w:tcBorders>
            <w:top w:val="nil"/>
            <w:left w:val="nil"/>
            <w:bottom w:val="nil"/>
            <w:right w:val="nil"/>
          </w:tcBorders>
        </w:tcPr>
        <w:p w14:paraId="5CB52C96" w14:textId="77777777" w:rsidR="00CC4485" w:rsidRDefault="00CC4485">
          <w:pPr>
            <w:pStyle w:val="isof2"/>
            <w:jc w:val="right"/>
            <w:rPr>
              <w:sz w:val="18"/>
            </w:rPr>
          </w:pPr>
        </w:p>
      </w:tc>
      <w:tc>
        <w:tcPr>
          <w:tcW w:w="600" w:type="dxa"/>
          <w:tcBorders>
            <w:top w:val="nil"/>
            <w:left w:val="nil"/>
            <w:bottom w:val="nil"/>
            <w:right w:val="nil"/>
          </w:tcBorders>
        </w:tcPr>
        <w:p w14:paraId="2D7C64B7" w14:textId="77777777" w:rsidR="00CC4485" w:rsidRDefault="00CC4485">
          <w:pPr>
            <w:jc w:val="right"/>
            <w:rPr>
              <w:sz w:val="18"/>
            </w:rPr>
          </w:pPr>
        </w:p>
      </w:tc>
    </w:tr>
  </w:tbl>
  <w:p w14:paraId="16F9E2E0"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4CEFEAC" w14:textId="77777777">
      <w:tc>
        <w:tcPr>
          <w:tcW w:w="2201" w:type="dxa"/>
          <w:tcBorders>
            <w:top w:val="nil"/>
            <w:left w:val="nil"/>
            <w:bottom w:val="nil"/>
            <w:right w:val="nil"/>
          </w:tcBorders>
        </w:tcPr>
        <w:p w14:paraId="7F28EB75" w14:textId="77777777" w:rsidR="00CC4485" w:rsidRDefault="00CC4485">
          <w:pPr>
            <w:pStyle w:val="isof2"/>
            <w:jc w:val="left"/>
            <w:rPr>
              <w:sz w:val="18"/>
            </w:rPr>
          </w:pPr>
        </w:p>
      </w:tc>
      <w:tc>
        <w:tcPr>
          <w:tcW w:w="5911" w:type="dxa"/>
          <w:tcBorders>
            <w:top w:val="nil"/>
            <w:left w:val="nil"/>
            <w:bottom w:val="nil"/>
            <w:right w:val="nil"/>
          </w:tcBorders>
        </w:tcPr>
        <w:p w14:paraId="5FDDD63F" w14:textId="77777777" w:rsidR="00CC4485" w:rsidRDefault="00CC4485">
          <w:pPr>
            <w:pStyle w:val="isof1"/>
            <w:jc w:val="center"/>
            <w:rPr>
              <w:sz w:val="18"/>
            </w:rPr>
          </w:pPr>
        </w:p>
      </w:tc>
      <w:tc>
        <w:tcPr>
          <w:tcW w:w="2088" w:type="dxa"/>
          <w:tcBorders>
            <w:top w:val="nil"/>
            <w:left w:val="nil"/>
            <w:bottom w:val="nil"/>
            <w:right w:val="nil"/>
          </w:tcBorders>
        </w:tcPr>
        <w:p w14:paraId="5C711AB5"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235A">
            <w:rPr>
              <w:noProof/>
              <w:sz w:val="18"/>
            </w:rPr>
            <w:fldChar w:fldCharType="begin"/>
          </w:r>
          <w:r w:rsidR="00C2235A">
            <w:rPr>
              <w:noProof/>
              <w:sz w:val="18"/>
            </w:rPr>
            <w:instrText xml:space="preserve"> NUMPAGES  \* MERGEFORMAT </w:instrText>
          </w:r>
          <w:r w:rsidR="00C2235A">
            <w:rPr>
              <w:noProof/>
              <w:sz w:val="18"/>
            </w:rPr>
            <w:fldChar w:fldCharType="separate"/>
          </w:r>
          <w:r w:rsidR="00280954" w:rsidRPr="00280954">
            <w:rPr>
              <w:noProof/>
              <w:sz w:val="18"/>
            </w:rPr>
            <w:t>1</w:t>
          </w:r>
          <w:r w:rsidR="00C2235A">
            <w:rPr>
              <w:noProof/>
              <w:sz w:val="18"/>
            </w:rPr>
            <w:fldChar w:fldCharType="end"/>
          </w:r>
        </w:p>
      </w:tc>
      <w:tc>
        <w:tcPr>
          <w:tcW w:w="600" w:type="dxa"/>
          <w:tcBorders>
            <w:top w:val="nil"/>
            <w:left w:val="nil"/>
            <w:bottom w:val="nil"/>
            <w:right w:val="nil"/>
          </w:tcBorders>
        </w:tcPr>
        <w:p w14:paraId="7A1A7A33" w14:textId="77777777" w:rsidR="00CC4485" w:rsidRDefault="00CC4485">
          <w:pPr>
            <w:jc w:val="right"/>
            <w:rPr>
              <w:sz w:val="18"/>
            </w:rPr>
          </w:pPr>
        </w:p>
      </w:tc>
    </w:tr>
  </w:tbl>
  <w:p w14:paraId="740CE7F8"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1D157451" w14:textId="77777777" w:rsidR="008A603A" w:rsidRDefault="008A603A" w:rsidP="008A603A">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0BB8FF9D" w14:textId="77777777" w:rsidR="008A603A" w:rsidRDefault="008A603A" w:rsidP="008A603A">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4A8B01D2" w14:textId="2DA5D1A2" w:rsidR="008A603A" w:rsidRPr="00FE1255" w:rsidRDefault="00F4145F" w:rsidP="008A603A">
            <w:pPr>
              <w:widowControl w:val="0"/>
              <w:tabs>
                <w:tab w:val="center" w:pos="4680"/>
                <w:tab w:val="right" w:pos="10080"/>
              </w:tabs>
              <w:overflowPunct/>
              <w:autoSpaceDE/>
              <w:autoSpaceDN/>
              <w:adjustRightInd/>
              <w:ind w:right="-450" w:hanging="540"/>
              <w:jc w:val="left"/>
              <w:textAlignment w:val="auto"/>
              <w:rPr>
                <w:rFonts w:eastAsiaTheme="minorHAnsi" w:cs="Arial"/>
                <w:bCs/>
                <w:sz w:val="18"/>
                <w:szCs w:val="18"/>
              </w:rPr>
            </w:pPr>
            <w:r w:rsidRPr="00F4145F">
              <w:rPr>
                <w:rFonts w:eastAsiaTheme="minorHAnsi" w:cs="Arial"/>
                <w:bCs/>
                <w:sz w:val="18"/>
                <w:szCs w:val="18"/>
              </w:rPr>
              <w:t xml:space="preserve">148550 </w:t>
            </w:r>
            <w:r w:rsidR="00B65EF8" w:rsidRPr="00FE1255">
              <w:rPr>
                <w:rFonts w:eastAsiaTheme="minorHAnsi" w:cs="Arial"/>
                <w:bCs/>
                <w:sz w:val="18"/>
                <w:szCs w:val="18"/>
              </w:rPr>
              <w:t>(0</w:t>
            </w:r>
            <w:r>
              <w:rPr>
                <w:rFonts w:eastAsiaTheme="minorHAnsi" w:cs="Arial"/>
                <w:bCs/>
                <w:sz w:val="18"/>
                <w:szCs w:val="18"/>
              </w:rPr>
              <w:t>1</w:t>
            </w:r>
            <w:r w:rsidR="00B65EF8" w:rsidRPr="00FE1255">
              <w:rPr>
                <w:rFonts w:eastAsiaTheme="minorHAnsi" w:cs="Arial"/>
                <w:bCs/>
                <w:sz w:val="18"/>
                <w:szCs w:val="18"/>
              </w:rPr>
              <w:t>/2</w:t>
            </w:r>
            <w:r>
              <w:rPr>
                <w:rFonts w:eastAsiaTheme="minorHAnsi" w:cs="Arial"/>
                <w:bCs/>
                <w:sz w:val="18"/>
                <w:szCs w:val="18"/>
              </w:rPr>
              <w:t>6</w:t>
            </w:r>
            <w:r w:rsidR="00B65EF8" w:rsidRPr="00FE1255">
              <w:rPr>
                <w:rFonts w:eastAsiaTheme="minorHAnsi" w:cs="Arial"/>
                <w:bCs/>
                <w:sz w:val="18"/>
                <w:szCs w:val="18"/>
              </w:rPr>
              <w:t xml:space="preserve">) </w:t>
            </w:r>
            <w:r w:rsidR="008A603A">
              <w:rPr>
                <w:rFonts w:eastAsiaTheme="minorHAnsi" w:cs="Arial"/>
                <w:sz w:val="18"/>
                <w:szCs w:val="18"/>
              </w:rPr>
              <w:tab/>
            </w:r>
            <w:r w:rsidR="008A603A" w:rsidRPr="00963874">
              <w:rPr>
                <w:rFonts w:eastAsiaTheme="minorHAnsi" w:cs="Arial"/>
                <w:sz w:val="18"/>
                <w:szCs w:val="18"/>
              </w:rPr>
              <w:t>© 20</w:t>
            </w:r>
            <w:r w:rsidR="008A603A">
              <w:rPr>
                <w:rFonts w:eastAsiaTheme="minorHAnsi" w:cs="Arial"/>
                <w:sz w:val="18"/>
                <w:szCs w:val="18"/>
              </w:rPr>
              <w:t>20, The Hartford Steam Boiler Inspection and Insurance Company.  All rights reserved.</w:t>
            </w:r>
            <w:r w:rsidR="008A603A" w:rsidRPr="00963874">
              <w:rPr>
                <w:rFonts w:eastAsiaTheme="minorHAnsi" w:cs="Arial"/>
                <w:sz w:val="18"/>
                <w:szCs w:val="18"/>
              </w:rPr>
              <w:tab/>
              <w:t xml:space="preserve">Page </w:t>
            </w:r>
            <w:r w:rsidR="008A603A" w:rsidRPr="00FE1255">
              <w:rPr>
                <w:rFonts w:eastAsiaTheme="minorHAnsi" w:cs="Arial"/>
                <w:bCs/>
                <w:sz w:val="18"/>
                <w:szCs w:val="18"/>
              </w:rPr>
              <w:fldChar w:fldCharType="begin"/>
            </w:r>
            <w:r w:rsidR="008A603A" w:rsidRPr="00FE1255">
              <w:rPr>
                <w:rFonts w:eastAsiaTheme="minorHAnsi" w:cs="Arial"/>
                <w:bCs/>
                <w:sz w:val="18"/>
                <w:szCs w:val="18"/>
              </w:rPr>
              <w:instrText xml:space="preserve"> PAGE </w:instrText>
            </w:r>
            <w:r w:rsidR="008A603A" w:rsidRPr="00FE1255">
              <w:rPr>
                <w:rFonts w:eastAsiaTheme="minorHAnsi" w:cs="Arial"/>
                <w:bCs/>
                <w:sz w:val="18"/>
                <w:szCs w:val="18"/>
              </w:rPr>
              <w:fldChar w:fldCharType="separate"/>
            </w:r>
            <w:r w:rsidR="008A603A" w:rsidRPr="00FE1255">
              <w:rPr>
                <w:rFonts w:eastAsiaTheme="minorHAnsi" w:cs="Arial"/>
                <w:bCs/>
                <w:sz w:val="18"/>
                <w:szCs w:val="18"/>
              </w:rPr>
              <w:t>1</w:t>
            </w:r>
            <w:r w:rsidR="008A603A" w:rsidRPr="00FE1255">
              <w:rPr>
                <w:rFonts w:eastAsiaTheme="minorHAnsi" w:cs="Arial"/>
                <w:bCs/>
                <w:sz w:val="18"/>
                <w:szCs w:val="18"/>
              </w:rPr>
              <w:fldChar w:fldCharType="end"/>
            </w:r>
            <w:r w:rsidR="008A603A" w:rsidRPr="00FE1255">
              <w:rPr>
                <w:rFonts w:eastAsiaTheme="minorHAnsi" w:cs="Arial"/>
                <w:bCs/>
                <w:sz w:val="18"/>
                <w:szCs w:val="18"/>
              </w:rPr>
              <w:t xml:space="preserve"> of </w:t>
            </w:r>
            <w:r w:rsidR="008A603A" w:rsidRPr="00FE1255">
              <w:rPr>
                <w:rFonts w:eastAsiaTheme="minorHAnsi" w:cs="Arial"/>
                <w:bCs/>
                <w:sz w:val="18"/>
                <w:szCs w:val="18"/>
              </w:rPr>
              <w:fldChar w:fldCharType="begin"/>
            </w:r>
            <w:r w:rsidR="008A603A" w:rsidRPr="00FE1255">
              <w:rPr>
                <w:rFonts w:eastAsiaTheme="minorHAnsi" w:cs="Arial"/>
                <w:bCs/>
                <w:sz w:val="18"/>
                <w:szCs w:val="18"/>
              </w:rPr>
              <w:instrText xml:space="preserve"> NUMPAGES  </w:instrText>
            </w:r>
            <w:r w:rsidR="008A603A" w:rsidRPr="00FE1255">
              <w:rPr>
                <w:rFonts w:eastAsiaTheme="minorHAnsi" w:cs="Arial"/>
                <w:bCs/>
                <w:sz w:val="18"/>
                <w:szCs w:val="18"/>
              </w:rPr>
              <w:fldChar w:fldCharType="separate"/>
            </w:r>
            <w:r w:rsidR="008A603A" w:rsidRPr="00FE1255">
              <w:rPr>
                <w:rFonts w:eastAsiaTheme="minorHAnsi" w:cs="Arial"/>
                <w:bCs/>
                <w:sz w:val="18"/>
                <w:szCs w:val="18"/>
              </w:rPr>
              <w:t>2</w:t>
            </w:r>
            <w:r w:rsidR="008A603A" w:rsidRPr="00FE1255">
              <w:rPr>
                <w:rFonts w:eastAsiaTheme="minorHAnsi" w:cs="Arial"/>
                <w:bCs/>
                <w:sz w:val="18"/>
                <w:szCs w:val="18"/>
              </w:rPr>
              <w:fldChar w:fldCharType="end"/>
            </w:r>
          </w:p>
          <w:p w14:paraId="39AD4D88" w14:textId="51D1BA24" w:rsidR="00CC4485" w:rsidRPr="009E5FB7" w:rsidRDefault="00F343E3" w:rsidP="008A603A">
            <w:pPr>
              <w:widowControl w:val="0"/>
              <w:tabs>
                <w:tab w:val="center" w:pos="4680"/>
                <w:tab w:val="right" w:pos="10080"/>
              </w:tabs>
              <w:overflowPunct/>
              <w:autoSpaceDE/>
              <w:adjustRightInd/>
              <w:ind w:right="-450"/>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6061820" w14:textId="77777777">
      <w:tc>
        <w:tcPr>
          <w:tcW w:w="2201" w:type="dxa"/>
          <w:tcBorders>
            <w:top w:val="nil"/>
            <w:left w:val="nil"/>
            <w:bottom w:val="nil"/>
            <w:right w:val="nil"/>
          </w:tcBorders>
        </w:tcPr>
        <w:p w14:paraId="2B8B6C38"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EC374DD"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4B6717E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C2235A">
            <w:rPr>
              <w:noProof/>
              <w:sz w:val="18"/>
            </w:rPr>
            <w:fldChar w:fldCharType="begin"/>
          </w:r>
          <w:r w:rsidR="00C2235A">
            <w:rPr>
              <w:noProof/>
              <w:sz w:val="18"/>
            </w:rPr>
            <w:instrText xml:space="preserve"> NUMPAGES  \* MERGEFORMAT </w:instrText>
          </w:r>
          <w:r w:rsidR="00C2235A">
            <w:rPr>
              <w:noProof/>
              <w:sz w:val="18"/>
            </w:rPr>
            <w:fldChar w:fldCharType="separate"/>
          </w:r>
          <w:r w:rsidR="00280954" w:rsidRPr="00280954">
            <w:rPr>
              <w:noProof/>
              <w:sz w:val="18"/>
            </w:rPr>
            <w:t>1</w:t>
          </w:r>
          <w:r w:rsidR="00C2235A">
            <w:rPr>
              <w:noProof/>
              <w:sz w:val="18"/>
            </w:rPr>
            <w:fldChar w:fldCharType="end"/>
          </w:r>
        </w:p>
      </w:tc>
      <w:tc>
        <w:tcPr>
          <w:tcW w:w="600" w:type="dxa"/>
          <w:tcBorders>
            <w:top w:val="nil"/>
            <w:left w:val="nil"/>
            <w:bottom w:val="nil"/>
            <w:right w:val="nil"/>
          </w:tcBorders>
        </w:tcPr>
        <w:p w14:paraId="4D0DD08A" w14:textId="77777777" w:rsidR="00CC4485" w:rsidRDefault="00CC4485">
          <w:pPr>
            <w:jc w:val="right"/>
            <w:rPr>
              <w:sz w:val="18"/>
            </w:rPr>
          </w:pPr>
        </w:p>
      </w:tc>
    </w:tr>
  </w:tbl>
  <w:p w14:paraId="52D83CDF"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1140658781"/>
      <w:docPartObj>
        <w:docPartGallery w:val="Page Numbers (Bottom of Page)"/>
        <w:docPartUnique/>
      </w:docPartObj>
    </w:sdtPr>
    <w:sdtEndPr/>
    <w:sdtContent>
      <w:sdt>
        <w:sdtPr>
          <w:rPr>
            <w:rFonts w:eastAsiaTheme="minorHAnsi" w:cs="Arial"/>
            <w:sz w:val="18"/>
            <w:szCs w:val="18"/>
          </w:rPr>
          <w:id w:val="-260300870"/>
          <w:docPartObj>
            <w:docPartGallery w:val="Page Numbers (Top of Page)"/>
            <w:docPartUnique/>
          </w:docPartObj>
        </w:sdtPr>
        <w:sdtEndPr/>
        <w:sdtContent>
          <w:p w14:paraId="4BD9DBDE" w14:textId="77777777" w:rsidR="009E5FB7" w:rsidRDefault="009E5FB7" w:rsidP="009E5FB7">
            <w:pPr>
              <w:widowControl w:val="0"/>
              <w:tabs>
                <w:tab w:val="center" w:pos="4680"/>
                <w:tab w:val="right" w:pos="9900"/>
              </w:tabs>
              <w:overflowPunct/>
              <w:autoSpaceDE/>
              <w:adjustRightInd/>
              <w:ind w:right="-450"/>
              <w:jc w:val="left"/>
              <w:rPr>
                <w:rFonts w:eastAsiaTheme="minorHAnsi" w:cs="Arial"/>
                <w:sz w:val="18"/>
                <w:szCs w:val="18"/>
              </w:rPr>
            </w:pPr>
          </w:p>
          <w:sdt>
            <w:sdtPr>
              <w:rPr>
                <w:rFonts w:eastAsiaTheme="minorHAnsi" w:cs="Arial"/>
                <w:sz w:val="18"/>
                <w:szCs w:val="18"/>
              </w:rPr>
              <w:id w:val="-1575346998"/>
              <w:docPartObj>
                <w:docPartGallery w:val="Page Numbers (Bottom of Page)"/>
                <w:docPartUnique/>
              </w:docPartObj>
            </w:sdtPr>
            <w:sdtEndPr/>
            <w:sdtContent>
              <w:sdt>
                <w:sdtPr>
                  <w:rPr>
                    <w:rFonts w:eastAsiaTheme="minorHAnsi" w:cs="Arial"/>
                    <w:sz w:val="18"/>
                    <w:szCs w:val="18"/>
                  </w:rPr>
                  <w:id w:val="-919873703"/>
                  <w:docPartObj>
                    <w:docPartGallery w:val="Page Numbers (Top of Page)"/>
                    <w:docPartUnique/>
                  </w:docPartObj>
                </w:sdtPr>
                <w:sdtEndPr/>
                <w:sdtContent>
                  <w:p w14:paraId="7FD4BEB8" w14:textId="77777777" w:rsidR="00F343E3" w:rsidRDefault="00F343E3" w:rsidP="00F343E3">
                    <w:pPr>
                      <w:widowControl w:val="0"/>
                      <w:tabs>
                        <w:tab w:val="center" w:pos="4680"/>
                        <w:tab w:val="right" w:pos="10080"/>
                      </w:tabs>
                      <w:overflowPunct/>
                      <w:autoSpaceDE/>
                      <w:adjustRightInd/>
                      <w:ind w:right="-450"/>
                      <w:jc w:val="left"/>
                      <w:rPr>
                        <w:rFonts w:eastAsiaTheme="minorHAnsi" w:cs="Arial"/>
                        <w:sz w:val="18"/>
                        <w:szCs w:val="18"/>
                      </w:rPr>
                    </w:pPr>
                  </w:p>
                  <w:p w14:paraId="1E459227" w14:textId="154EC667" w:rsidR="008A603A" w:rsidRPr="00FE1255" w:rsidRDefault="00F4145F" w:rsidP="008A603A">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r w:rsidRPr="00F4145F">
                      <w:rPr>
                        <w:rFonts w:eastAsiaTheme="minorHAnsi" w:cs="Arial"/>
                        <w:sz w:val="18"/>
                        <w:szCs w:val="18"/>
                      </w:rPr>
                      <w:t>148550</w:t>
                    </w:r>
                    <w:r>
                      <w:rPr>
                        <w:rFonts w:eastAsiaTheme="minorHAnsi" w:cs="Arial"/>
                        <w:sz w:val="18"/>
                        <w:szCs w:val="18"/>
                      </w:rPr>
                      <w:t xml:space="preserve"> </w:t>
                    </w:r>
                    <w:r w:rsidR="00B65EF8">
                      <w:rPr>
                        <w:rFonts w:eastAsiaTheme="minorHAnsi" w:cs="Arial"/>
                        <w:sz w:val="18"/>
                        <w:szCs w:val="18"/>
                      </w:rPr>
                      <w:t>(0</w:t>
                    </w:r>
                    <w:r>
                      <w:rPr>
                        <w:rFonts w:eastAsiaTheme="minorHAnsi" w:cs="Arial"/>
                        <w:sz w:val="18"/>
                        <w:szCs w:val="18"/>
                      </w:rPr>
                      <w:t>1</w:t>
                    </w:r>
                    <w:r w:rsidR="00B65EF8">
                      <w:rPr>
                        <w:rFonts w:eastAsiaTheme="minorHAnsi" w:cs="Arial"/>
                        <w:sz w:val="18"/>
                        <w:szCs w:val="18"/>
                      </w:rPr>
                      <w:t>/2</w:t>
                    </w:r>
                    <w:r>
                      <w:rPr>
                        <w:rFonts w:eastAsiaTheme="minorHAnsi" w:cs="Arial"/>
                        <w:sz w:val="18"/>
                        <w:szCs w:val="18"/>
                      </w:rPr>
                      <w:t>6</w:t>
                    </w:r>
                    <w:r w:rsidR="00B65EF8">
                      <w:rPr>
                        <w:rFonts w:eastAsiaTheme="minorHAnsi" w:cs="Arial"/>
                        <w:sz w:val="18"/>
                        <w:szCs w:val="18"/>
                      </w:rPr>
                      <w:t>)</w:t>
                    </w:r>
                    <w:r w:rsidR="008A603A">
                      <w:rPr>
                        <w:rFonts w:eastAsiaTheme="minorHAnsi" w:cs="Arial"/>
                        <w:sz w:val="18"/>
                        <w:szCs w:val="18"/>
                      </w:rPr>
                      <w:tab/>
                    </w:r>
                    <w:r w:rsidR="008A603A" w:rsidRPr="00963874">
                      <w:rPr>
                        <w:rFonts w:eastAsiaTheme="minorHAnsi" w:cs="Arial"/>
                        <w:sz w:val="18"/>
                        <w:szCs w:val="18"/>
                      </w:rPr>
                      <w:t>© 20</w:t>
                    </w:r>
                    <w:r w:rsidR="008A603A">
                      <w:rPr>
                        <w:rFonts w:eastAsiaTheme="minorHAnsi" w:cs="Arial"/>
                        <w:sz w:val="18"/>
                        <w:szCs w:val="18"/>
                      </w:rPr>
                      <w:t>20, The Hartford Steam Boiler Inspection and Insurance Company.  All rights reserved.</w:t>
                    </w:r>
                    <w:r w:rsidR="008A603A" w:rsidRPr="00963874">
                      <w:rPr>
                        <w:rFonts w:eastAsiaTheme="minorHAnsi" w:cs="Arial"/>
                        <w:sz w:val="18"/>
                        <w:szCs w:val="18"/>
                      </w:rPr>
                      <w:tab/>
                      <w:t>Page</w:t>
                    </w:r>
                    <w:r w:rsidR="008A603A" w:rsidRPr="00FE1255">
                      <w:rPr>
                        <w:rFonts w:eastAsiaTheme="minorHAnsi" w:cs="Arial"/>
                        <w:sz w:val="18"/>
                        <w:szCs w:val="18"/>
                      </w:rPr>
                      <w:t xml:space="preserve"> </w:t>
                    </w:r>
                    <w:r w:rsidR="008A603A" w:rsidRPr="00FE1255">
                      <w:rPr>
                        <w:rFonts w:eastAsiaTheme="minorHAnsi" w:cs="Arial"/>
                        <w:sz w:val="18"/>
                        <w:szCs w:val="18"/>
                      </w:rPr>
                      <w:fldChar w:fldCharType="begin"/>
                    </w:r>
                    <w:r w:rsidR="008A603A" w:rsidRPr="00FE1255">
                      <w:rPr>
                        <w:rFonts w:eastAsiaTheme="minorHAnsi" w:cs="Arial"/>
                        <w:sz w:val="18"/>
                        <w:szCs w:val="18"/>
                      </w:rPr>
                      <w:instrText xml:space="preserve"> PAGE </w:instrText>
                    </w:r>
                    <w:r w:rsidR="008A603A" w:rsidRPr="00FE1255">
                      <w:rPr>
                        <w:rFonts w:eastAsiaTheme="minorHAnsi" w:cs="Arial"/>
                        <w:sz w:val="18"/>
                        <w:szCs w:val="18"/>
                      </w:rPr>
                      <w:fldChar w:fldCharType="separate"/>
                    </w:r>
                    <w:r w:rsidR="008A603A" w:rsidRPr="00FE1255">
                      <w:rPr>
                        <w:rFonts w:eastAsiaTheme="minorHAnsi" w:cs="Arial"/>
                        <w:sz w:val="18"/>
                        <w:szCs w:val="18"/>
                      </w:rPr>
                      <w:t>1</w:t>
                    </w:r>
                    <w:r w:rsidR="008A603A" w:rsidRPr="00FE1255">
                      <w:rPr>
                        <w:rFonts w:eastAsiaTheme="minorHAnsi" w:cs="Arial"/>
                        <w:sz w:val="18"/>
                        <w:szCs w:val="18"/>
                      </w:rPr>
                      <w:fldChar w:fldCharType="end"/>
                    </w:r>
                    <w:r w:rsidR="008A603A" w:rsidRPr="00FE1255">
                      <w:rPr>
                        <w:rFonts w:eastAsiaTheme="minorHAnsi" w:cs="Arial"/>
                        <w:sz w:val="18"/>
                        <w:szCs w:val="18"/>
                      </w:rPr>
                      <w:t xml:space="preserve"> of </w:t>
                    </w:r>
                    <w:r w:rsidR="008A603A" w:rsidRPr="00FE1255">
                      <w:rPr>
                        <w:rFonts w:eastAsiaTheme="minorHAnsi" w:cs="Arial"/>
                        <w:sz w:val="18"/>
                        <w:szCs w:val="18"/>
                      </w:rPr>
                      <w:fldChar w:fldCharType="begin"/>
                    </w:r>
                    <w:r w:rsidR="008A603A" w:rsidRPr="00FE1255">
                      <w:rPr>
                        <w:rFonts w:eastAsiaTheme="minorHAnsi" w:cs="Arial"/>
                        <w:sz w:val="18"/>
                        <w:szCs w:val="18"/>
                      </w:rPr>
                      <w:instrText xml:space="preserve"> NUMPAGES  </w:instrText>
                    </w:r>
                    <w:r w:rsidR="008A603A" w:rsidRPr="00FE1255">
                      <w:rPr>
                        <w:rFonts w:eastAsiaTheme="minorHAnsi" w:cs="Arial"/>
                        <w:sz w:val="18"/>
                        <w:szCs w:val="18"/>
                      </w:rPr>
                      <w:fldChar w:fldCharType="separate"/>
                    </w:r>
                    <w:r w:rsidR="008A603A" w:rsidRPr="00FE1255">
                      <w:rPr>
                        <w:rFonts w:eastAsiaTheme="minorHAnsi" w:cs="Arial"/>
                        <w:sz w:val="18"/>
                        <w:szCs w:val="18"/>
                      </w:rPr>
                      <w:t>2</w:t>
                    </w:r>
                    <w:r w:rsidR="008A603A" w:rsidRPr="00FE1255">
                      <w:rPr>
                        <w:rFonts w:eastAsiaTheme="minorHAnsi" w:cs="Arial"/>
                        <w:sz w:val="18"/>
                        <w:szCs w:val="18"/>
                      </w:rPr>
                      <w:fldChar w:fldCharType="end"/>
                    </w:r>
                  </w:p>
                  <w:p w14:paraId="2C6C2FDF" w14:textId="77777777" w:rsidR="00CC4485" w:rsidRPr="009E5FB7" w:rsidRDefault="00F343E3" w:rsidP="009E5FB7">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13EEDDD" w14:textId="77777777">
      <w:tc>
        <w:tcPr>
          <w:tcW w:w="2201" w:type="dxa"/>
          <w:tcBorders>
            <w:top w:val="nil"/>
            <w:left w:val="nil"/>
            <w:bottom w:val="nil"/>
            <w:right w:val="nil"/>
          </w:tcBorders>
        </w:tcPr>
        <w:p w14:paraId="40E61185" w14:textId="77777777" w:rsidR="00CC4485" w:rsidRDefault="00CC4485">
          <w:pPr>
            <w:pStyle w:val="isof2"/>
            <w:jc w:val="left"/>
            <w:rPr>
              <w:sz w:val="18"/>
            </w:rPr>
          </w:pPr>
        </w:p>
      </w:tc>
      <w:tc>
        <w:tcPr>
          <w:tcW w:w="5911" w:type="dxa"/>
          <w:tcBorders>
            <w:top w:val="nil"/>
            <w:left w:val="nil"/>
            <w:bottom w:val="nil"/>
            <w:right w:val="nil"/>
          </w:tcBorders>
        </w:tcPr>
        <w:p w14:paraId="553AEC76" w14:textId="77777777" w:rsidR="00CC4485" w:rsidRDefault="00CC4485">
          <w:pPr>
            <w:pStyle w:val="isof1"/>
            <w:jc w:val="center"/>
            <w:rPr>
              <w:sz w:val="18"/>
            </w:rPr>
          </w:pPr>
        </w:p>
      </w:tc>
      <w:tc>
        <w:tcPr>
          <w:tcW w:w="2088" w:type="dxa"/>
          <w:tcBorders>
            <w:top w:val="nil"/>
            <w:left w:val="nil"/>
            <w:bottom w:val="nil"/>
            <w:right w:val="nil"/>
          </w:tcBorders>
        </w:tcPr>
        <w:p w14:paraId="508E603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235A">
            <w:rPr>
              <w:noProof/>
              <w:sz w:val="18"/>
            </w:rPr>
            <w:fldChar w:fldCharType="begin"/>
          </w:r>
          <w:r w:rsidR="00C2235A">
            <w:rPr>
              <w:noProof/>
              <w:sz w:val="18"/>
            </w:rPr>
            <w:instrText xml:space="preserve"> NUMPAGES  \* MERGEFORMAT </w:instrText>
          </w:r>
          <w:r w:rsidR="00C2235A">
            <w:rPr>
              <w:noProof/>
              <w:sz w:val="18"/>
            </w:rPr>
            <w:fldChar w:fldCharType="separate"/>
          </w:r>
          <w:r w:rsidR="00280954" w:rsidRPr="00280954">
            <w:rPr>
              <w:noProof/>
              <w:sz w:val="18"/>
            </w:rPr>
            <w:t>1</w:t>
          </w:r>
          <w:r w:rsidR="00C2235A">
            <w:rPr>
              <w:noProof/>
              <w:sz w:val="18"/>
            </w:rPr>
            <w:fldChar w:fldCharType="end"/>
          </w:r>
        </w:p>
      </w:tc>
      <w:tc>
        <w:tcPr>
          <w:tcW w:w="600" w:type="dxa"/>
          <w:tcBorders>
            <w:top w:val="nil"/>
            <w:left w:val="nil"/>
            <w:bottom w:val="nil"/>
            <w:right w:val="nil"/>
          </w:tcBorders>
        </w:tcPr>
        <w:p w14:paraId="010D95F8" w14:textId="77777777" w:rsidR="00CC4485" w:rsidRDefault="00CC4485">
          <w:pPr>
            <w:jc w:val="right"/>
            <w:rPr>
              <w:sz w:val="18"/>
            </w:rPr>
          </w:pPr>
        </w:p>
      </w:tc>
    </w:tr>
  </w:tbl>
  <w:p w14:paraId="6637F58D"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A579" w14:textId="77777777" w:rsidR="00CC4485" w:rsidRDefault="00CC4485" w:rsidP="003C55D3">
      <w:r>
        <w:separator/>
      </w:r>
    </w:p>
  </w:footnote>
  <w:footnote w:type="continuationSeparator" w:id="0">
    <w:p w14:paraId="0824E335"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F976" w14:textId="77777777" w:rsidR="00CC4485" w:rsidRDefault="00CC4485">
    <w:pPr>
      <w:pStyle w:val="Header"/>
    </w:pPr>
    <w:r>
      <w:t>DRAFT – FOR DISCUSSION PURPOSES ONLY</w:t>
    </w:r>
  </w:p>
  <w:p w14:paraId="293813D0"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66BB" w14:textId="77777777" w:rsidR="00CC4485" w:rsidRDefault="00CC4485" w:rsidP="00D23A6E">
    <w:pPr>
      <w:pStyle w:val="Header"/>
    </w:pPr>
    <w:r>
      <w:t>DRAFT – FOR DISCUSSION PURPOSES ONLY</w:t>
    </w:r>
  </w:p>
  <w:p w14:paraId="479A03F4"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247C"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EDFF" w14:textId="77777777" w:rsidR="003E2878" w:rsidRPr="00785F6C" w:rsidRDefault="00E45B37" w:rsidP="003E2878">
    <w:pPr>
      <w:pStyle w:val="title18"/>
      <w:pBdr>
        <w:bottom w:val="single" w:sz="4" w:space="1" w:color="auto"/>
      </w:pBdr>
      <w:suppressAutoHyphens/>
      <w:spacing w:line="240" w:lineRule="auto"/>
      <w:jc w:val="left"/>
      <w:rPr>
        <w:sz w:val="32"/>
        <w:szCs w:val="32"/>
      </w:rPr>
    </w:pPr>
    <w:r>
      <w:rPr>
        <w:sz w:val="32"/>
        <w:szCs w:val="32"/>
      </w:rPr>
      <w:t>w</w:t>
    </w:r>
    <w:r>
      <w:rPr>
        <w:caps w:val="0"/>
        <w:sz w:val="32"/>
        <w:szCs w:val="32"/>
      </w:rPr>
      <w:t>yoming</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30EF1B64"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187E7A36" w14:textId="77777777">
      <w:tc>
        <w:tcPr>
          <w:tcW w:w="5040" w:type="dxa"/>
          <w:tcBorders>
            <w:top w:val="nil"/>
            <w:left w:val="nil"/>
            <w:bottom w:val="nil"/>
            <w:right w:val="nil"/>
          </w:tcBorders>
        </w:tcPr>
        <w:p w14:paraId="2964BB9F" w14:textId="77777777" w:rsidR="00CC4485" w:rsidRDefault="00CC4485">
          <w:pPr>
            <w:pStyle w:val="Header"/>
            <w:rPr>
              <w:sz w:val="18"/>
            </w:rPr>
          </w:pPr>
        </w:p>
      </w:tc>
    </w:tr>
  </w:tbl>
  <w:p w14:paraId="47232CFA" w14:textId="77777777" w:rsidR="00CC4485" w:rsidRDefault="00CC4485">
    <w:pPr>
      <w:pStyle w:val="Header"/>
      <w:rPr>
        <w:sz w:val="18"/>
      </w:rPr>
    </w:pPr>
  </w:p>
  <w:p w14:paraId="2B8157FA" w14:textId="77777777" w:rsidR="00CC4485" w:rsidRDefault="00CC4485">
    <w:pPr>
      <w:pStyle w:val="isof3"/>
      <w:rPr>
        <w:sz w:val="22"/>
      </w:rPr>
    </w:pPr>
    <w:r>
      <w:rPr>
        <w:sz w:val="22"/>
      </w:rPr>
      <w:t>THIS ENDORSEMENT CHANGES THE POLICY.  PLEASE READ INFORMATION TECHNOLOGY CAREFULLY.</w:t>
    </w:r>
  </w:p>
  <w:p w14:paraId="1C18CD8A"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5015729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628E5"/>
    <w:rsid w:val="00065D26"/>
    <w:rsid w:val="00072EF0"/>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0CA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0C23"/>
    <w:rsid w:val="00161DC5"/>
    <w:rsid w:val="0016549A"/>
    <w:rsid w:val="00167A61"/>
    <w:rsid w:val="00173997"/>
    <w:rsid w:val="00174C9B"/>
    <w:rsid w:val="00176F36"/>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D7103"/>
    <w:rsid w:val="001E20FF"/>
    <w:rsid w:val="001E4679"/>
    <w:rsid w:val="001E6772"/>
    <w:rsid w:val="001E7192"/>
    <w:rsid w:val="001F0C13"/>
    <w:rsid w:val="00201271"/>
    <w:rsid w:val="00204B12"/>
    <w:rsid w:val="002119B6"/>
    <w:rsid w:val="00214465"/>
    <w:rsid w:val="0021557F"/>
    <w:rsid w:val="00217F9B"/>
    <w:rsid w:val="002275C2"/>
    <w:rsid w:val="0023171B"/>
    <w:rsid w:val="0023189A"/>
    <w:rsid w:val="00234502"/>
    <w:rsid w:val="002369C9"/>
    <w:rsid w:val="00236D41"/>
    <w:rsid w:val="00246416"/>
    <w:rsid w:val="0025023D"/>
    <w:rsid w:val="002504BF"/>
    <w:rsid w:val="00254116"/>
    <w:rsid w:val="0025567E"/>
    <w:rsid w:val="00261124"/>
    <w:rsid w:val="00267E5C"/>
    <w:rsid w:val="0027077B"/>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1331C"/>
    <w:rsid w:val="00314821"/>
    <w:rsid w:val="00316D95"/>
    <w:rsid w:val="00320101"/>
    <w:rsid w:val="00320AD2"/>
    <w:rsid w:val="00320B23"/>
    <w:rsid w:val="00321CD4"/>
    <w:rsid w:val="003275A5"/>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B3AC6"/>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21E1"/>
    <w:rsid w:val="00415C29"/>
    <w:rsid w:val="00432179"/>
    <w:rsid w:val="004459E0"/>
    <w:rsid w:val="0045030B"/>
    <w:rsid w:val="00450867"/>
    <w:rsid w:val="00451096"/>
    <w:rsid w:val="00457CCD"/>
    <w:rsid w:val="00460FDF"/>
    <w:rsid w:val="004616D4"/>
    <w:rsid w:val="00464243"/>
    <w:rsid w:val="0046591B"/>
    <w:rsid w:val="00465CA7"/>
    <w:rsid w:val="004708C7"/>
    <w:rsid w:val="0047137C"/>
    <w:rsid w:val="00472E9A"/>
    <w:rsid w:val="00474EC9"/>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17AF0"/>
    <w:rsid w:val="00520CA7"/>
    <w:rsid w:val="00523F60"/>
    <w:rsid w:val="005240F6"/>
    <w:rsid w:val="00525479"/>
    <w:rsid w:val="00525E3F"/>
    <w:rsid w:val="005357FA"/>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42EB"/>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07727"/>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4A36"/>
    <w:rsid w:val="006D6E17"/>
    <w:rsid w:val="006E2D86"/>
    <w:rsid w:val="006E445C"/>
    <w:rsid w:val="006E4E33"/>
    <w:rsid w:val="006F09DF"/>
    <w:rsid w:val="006F10A3"/>
    <w:rsid w:val="006F2AC3"/>
    <w:rsid w:val="006F4D23"/>
    <w:rsid w:val="0070444E"/>
    <w:rsid w:val="00706514"/>
    <w:rsid w:val="007069D5"/>
    <w:rsid w:val="00706B01"/>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47664"/>
    <w:rsid w:val="00751F89"/>
    <w:rsid w:val="00752FE3"/>
    <w:rsid w:val="00765BA0"/>
    <w:rsid w:val="00770F7A"/>
    <w:rsid w:val="00784E4C"/>
    <w:rsid w:val="00785F6C"/>
    <w:rsid w:val="00787783"/>
    <w:rsid w:val="00790010"/>
    <w:rsid w:val="0079174A"/>
    <w:rsid w:val="00793202"/>
    <w:rsid w:val="00794050"/>
    <w:rsid w:val="007943F1"/>
    <w:rsid w:val="0079623A"/>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6874"/>
    <w:rsid w:val="007F70C5"/>
    <w:rsid w:val="00801548"/>
    <w:rsid w:val="0080385F"/>
    <w:rsid w:val="00803CE4"/>
    <w:rsid w:val="00803D74"/>
    <w:rsid w:val="008042D7"/>
    <w:rsid w:val="00804394"/>
    <w:rsid w:val="0080589D"/>
    <w:rsid w:val="00806E82"/>
    <w:rsid w:val="00810AA2"/>
    <w:rsid w:val="00810EB8"/>
    <w:rsid w:val="00812726"/>
    <w:rsid w:val="00814C4C"/>
    <w:rsid w:val="008174B1"/>
    <w:rsid w:val="00821F9F"/>
    <w:rsid w:val="00822048"/>
    <w:rsid w:val="008226D1"/>
    <w:rsid w:val="0082588B"/>
    <w:rsid w:val="00830382"/>
    <w:rsid w:val="00830877"/>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90E5D"/>
    <w:rsid w:val="00891097"/>
    <w:rsid w:val="008926BD"/>
    <w:rsid w:val="00892D96"/>
    <w:rsid w:val="008930EC"/>
    <w:rsid w:val="00893E56"/>
    <w:rsid w:val="008A04AC"/>
    <w:rsid w:val="008A0C00"/>
    <w:rsid w:val="008A23F0"/>
    <w:rsid w:val="008A603A"/>
    <w:rsid w:val="008A604D"/>
    <w:rsid w:val="008B0404"/>
    <w:rsid w:val="008B193C"/>
    <w:rsid w:val="008B57BA"/>
    <w:rsid w:val="008B7A8A"/>
    <w:rsid w:val="008C06A2"/>
    <w:rsid w:val="008C2E45"/>
    <w:rsid w:val="008C6965"/>
    <w:rsid w:val="008C73CA"/>
    <w:rsid w:val="008D18FF"/>
    <w:rsid w:val="008D2FCC"/>
    <w:rsid w:val="008D3C5E"/>
    <w:rsid w:val="008D3C61"/>
    <w:rsid w:val="008D4577"/>
    <w:rsid w:val="008D4FD0"/>
    <w:rsid w:val="008E0138"/>
    <w:rsid w:val="008E305A"/>
    <w:rsid w:val="008E66EF"/>
    <w:rsid w:val="008F3AA4"/>
    <w:rsid w:val="00900813"/>
    <w:rsid w:val="00902612"/>
    <w:rsid w:val="0090755E"/>
    <w:rsid w:val="0091339D"/>
    <w:rsid w:val="00915698"/>
    <w:rsid w:val="009216CD"/>
    <w:rsid w:val="00921B63"/>
    <w:rsid w:val="00923B0A"/>
    <w:rsid w:val="00926D21"/>
    <w:rsid w:val="009308D2"/>
    <w:rsid w:val="00931C45"/>
    <w:rsid w:val="0093354F"/>
    <w:rsid w:val="00933910"/>
    <w:rsid w:val="0093593C"/>
    <w:rsid w:val="00940684"/>
    <w:rsid w:val="00941488"/>
    <w:rsid w:val="0094224C"/>
    <w:rsid w:val="009460CC"/>
    <w:rsid w:val="009464A3"/>
    <w:rsid w:val="00946A8B"/>
    <w:rsid w:val="00957023"/>
    <w:rsid w:val="009604FE"/>
    <w:rsid w:val="00970E3A"/>
    <w:rsid w:val="00972773"/>
    <w:rsid w:val="00972D4E"/>
    <w:rsid w:val="00974607"/>
    <w:rsid w:val="009810B9"/>
    <w:rsid w:val="00982D6F"/>
    <w:rsid w:val="009A4664"/>
    <w:rsid w:val="009A5951"/>
    <w:rsid w:val="009A5D69"/>
    <w:rsid w:val="009B43EE"/>
    <w:rsid w:val="009B5726"/>
    <w:rsid w:val="009B729E"/>
    <w:rsid w:val="009C11E1"/>
    <w:rsid w:val="009D13B5"/>
    <w:rsid w:val="009D5CA9"/>
    <w:rsid w:val="009E0D87"/>
    <w:rsid w:val="009E4864"/>
    <w:rsid w:val="009E5C8C"/>
    <w:rsid w:val="009E5FB7"/>
    <w:rsid w:val="009E646E"/>
    <w:rsid w:val="009F2A4A"/>
    <w:rsid w:val="009F4101"/>
    <w:rsid w:val="009F76A9"/>
    <w:rsid w:val="00A02132"/>
    <w:rsid w:val="00A037DC"/>
    <w:rsid w:val="00A06A6E"/>
    <w:rsid w:val="00A0723F"/>
    <w:rsid w:val="00A136CC"/>
    <w:rsid w:val="00A14133"/>
    <w:rsid w:val="00A15209"/>
    <w:rsid w:val="00A21406"/>
    <w:rsid w:val="00A2293F"/>
    <w:rsid w:val="00A2451A"/>
    <w:rsid w:val="00A259C5"/>
    <w:rsid w:val="00A27E20"/>
    <w:rsid w:val="00A30E2C"/>
    <w:rsid w:val="00A3365B"/>
    <w:rsid w:val="00A350BA"/>
    <w:rsid w:val="00A35E62"/>
    <w:rsid w:val="00A465B7"/>
    <w:rsid w:val="00A506ED"/>
    <w:rsid w:val="00A50D5D"/>
    <w:rsid w:val="00A5264F"/>
    <w:rsid w:val="00A54067"/>
    <w:rsid w:val="00A55F61"/>
    <w:rsid w:val="00A61560"/>
    <w:rsid w:val="00A6372D"/>
    <w:rsid w:val="00A637BE"/>
    <w:rsid w:val="00A639C5"/>
    <w:rsid w:val="00A63CC3"/>
    <w:rsid w:val="00A709E7"/>
    <w:rsid w:val="00A71F50"/>
    <w:rsid w:val="00A73B44"/>
    <w:rsid w:val="00A84D3E"/>
    <w:rsid w:val="00A87373"/>
    <w:rsid w:val="00A90413"/>
    <w:rsid w:val="00A91FB9"/>
    <w:rsid w:val="00A92C80"/>
    <w:rsid w:val="00A94F0B"/>
    <w:rsid w:val="00A95243"/>
    <w:rsid w:val="00A96A9E"/>
    <w:rsid w:val="00AB6DFB"/>
    <w:rsid w:val="00AC1282"/>
    <w:rsid w:val="00AC27BD"/>
    <w:rsid w:val="00AD6B0D"/>
    <w:rsid w:val="00AE03D3"/>
    <w:rsid w:val="00AE2780"/>
    <w:rsid w:val="00AE3703"/>
    <w:rsid w:val="00AF11F3"/>
    <w:rsid w:val="00AF39B9"/>
    <w:rsid w:val="00AF58FC"/>
    <w:rsid w:val="00AF7E77"/>
    <w:rsid w:val="00B02E49"/>
    <w:rsid w:val="00B0422C"/>
    <w:rsid w:val="00B06F4E"/>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56522"/>
    <w:rsid w:val="00B63CBB"/>
    <w:rsid w:val="00B65EF8"/>
    <w:rsid w:val="00B66E17"/>
    <w:rsid w:val="00B67032"/>
    <w:rsid w:val="00B70E40"/>
    <w:rsid w:val="00B72EA7"/>
    <w:rsid w:val="00B73F12"/>
    <w:rsid w:val="00B7607F"/>
    <w:rsid w:val="00B77099"/>
    <w:rsid w:val="00B77621"/>
    <w:rsid w:val="00B81FA1"/>
    <w:rsid w:val="00B8254B"/>
    <w:rsid w:val="00B8256B"/>
    <w:rsid w:val="00B83148"/>
    <w:rsid w:val="00B90F23"/>
    <w:rsid w:val="00B91AE0"/>
    <w:rsid w:val="00B91B56"/>
    <w:rsid w:val="00B91CD3"/>
    <w:rsid w:val="00B9267A"/>
    <w:rsid w:val="00B948D5"/>
    <w:rsid w:val="00B9517A"/>
    <w:rsid w:val="00B956E0"/>
    <w:rsid w:val="00B965B0"/>
    <w:rsid w:val="00BA1583"/>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35A"/>
    <w:rsid w:val="00C226D0"/>
    <w:rsid w:val="00C22730"/>
    <w:rsid w:val="00C22A19"/>
    <w:rsid w:val="00C32F14"/>
    <w:rsid w:val="00C37015"/>
    <w:rsid w:val="00C40060"/>
    <w:rsid w:val="00C4209E"/>
    <w:rsid w:val="00C42F71"/>
    <w:rsid w:val="00C436DD"/>
    <w:rsid w:val="00C50CC4"/>
    <w:rsid w:val="00C60201"/>
    <w:rsid w:val="00C623F8"/>
    <w:rsid w:val="00C659D9"/>
    <w:rsid w:val="00C66F31"/>
    <w:rsid w:val="00C7106C"/>
    <w:rsid w:val="00C72F1C"/>
    <w:rsid w:val="00C748A3"/>
    <w:rsid w:val="00C74BA2"/>
    <w:rsid w:val="00C76E06"/>
    <w:rsid w:val="00C82AD7"/>
    <w:rsid w:val="00C875CA"/>
    <w:rsid w:val="00C952DE"/>
    <w:rsid w:val="00C961FA"/>
    <w:rsid w:val="00C96BDA"/>
    <w:rsid w:val="00C97443"/>
    <w:rsid w:val="00CA2194"/>
    <w:rsid w:val="00CA339A"/>
    <w:rsid w:val="00CA4CBA"/>
    <w:rsid w:val="00CA7DB2"/>
    <w:rsid w:val="00CB1F26"/>
    <w:rsid w:val="00CB203D"/>
    <w:rsid w:val="00CB27CC"/>
    <w:rsid w:val="00CB6C40"/>
    <w:rsid w:val="00CC162E"/>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12B3"/>
    <w:rsid w:val="00D23626"/>
    <w:rsid w:val="00D23A6E"/>
    <w:rsid w:val="00D34B80"/>
    <w:rsid w:val="00D37895"/>
    <w:rsid w:val="00D45725"/>
    <w:rsid w:val="00D52C96"/>
    <w:rsid w:val="00D53D18"/>
    <w:rsid w:val="00D555DD"/>
    <w:rsid w:val="00D557B0"/>
    <w:rsid w:val="00D66A81"/>
    <w:rsid w:val="00D67F55"/>
    <w:rsid w:val="00D777B3"/>
    <w:rsid w:val="00D80DAA"/>
    <w:rsid w:val="00D8396B"/>
    <w:rsid w:val="00D861CD"/>
    <w:rsid w:val="00D878F3"/>
    <w:rsid w:val="00D91361"/>
    <w:rsid w:val="00D91391"/>
    <w:rsid w:val="00D92EDC"/>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070D3"/>
    <w:rsid w:val="00E10DA9"/>
    <w:rsid w:val="00E20F10"/>
    <w:rsid w:val="00E2506D"/>
    <w:rsid w:val="00E25893"/>
    <w:rsid w:val="00E3189D"/>
    <w:rsid w:val="00E37514"/>
    <w:rsid w:val="00E44AC1"/>
    <w:rsid w:val="00E45B37"/>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5142"/>
    <w:rsid w:val="00F0661A"/>
    <w:rsid w:val="00F255E2"/>
    <w:rsid w:val="00F31DF0"/>
    <w:rsid w:val="00F343E3"/>
    <w:rsid w:val="00F3474D"/>
    <w:rsid w:val="00F35E56"/>
    <w:rsid w:val="00F40B56"/>
    <w:rsid w:val="00F4145F"/>
    <w:rsid w:val="00F45104"/>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2A42"/>
    <w:rsid w:val="00F83AC0"/>
    <w:rsid w:val="00F84592"/>
    <w:rsid w:val="00F856AB"/>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1255"/>
    <w:rsid w:val="00FE1D6B"/>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36865"/>
    <o:shapelayout v:ext="edit">
      <o:idmap v:ext="edit" data="1"/>
    </o:shapelayout>
  </w:shapeDefaults>
  <w:decimalSymbol w:val="."/>
  <w:listSeparator w:val=","/>
  <w14:docId w14:val="778BE4FB"/>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B65EF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25900">
      <w:bodyDiv w:val="1"/>
      <w:marLeft w:val="0"/>
      <w:marRight w:val="0"/>
      <w:marTop w:val="0"/>
      <w:marBottom w:val="0"/>
      <w:divBdr>
        <w:top w:val="none" w:sz="0" w:space="0" w:color="auto"/>
        <w:left w:val="none" w:sz="0" w:space="0" w:color="auto"/>
        <w:bottom w:val="none" w:sz="0" w:space="0" w:color="auto"/>
        <w:right w:val="none" w:sz="0" w:space="0" w:color="auto"/>
      </w:divBdr>
    </w:div>
    <w:div w:id="1194538336">
      <w:bodyDiv w:val="1"/>
      <w:marLeft w:val="0"/>
      <w:marRight w:val="0"/>
      <w:marTop w:val="0"/>
      <w:marBottom w:val="0"/>
      <w:divBdr>
        <w:top w:val="none" w:sz="0" w:space="0" w:color="auto"/>
        <w:left w:val="none" w:sz="0" w:space="0" w:color="auto"/>
        <w:bottom w:val="none" w:sz="0" w:space="0" w:color="auto"/>
        <w:right w:val="none" w:sz="0" w:space="0" w:color="auto"/>
      </w:divBdr>
    </w:div>
    <w:div w:id="1632206738">
      <w:bodyDiv w:val="1"/>
      <w:marLeft w:val="0"/>
      <w:marRight w:val="0"/>
      <w:marTop w:val="0"/>
      <w:marBottom w:val="0"/>
      <w:divBdr>
        <w:top w:val="none" w:sz="0" w:space="0" w:color="auto"/>
        <w:left w:val="none" w:sz="0" w:space="0" w:color="auto"/>
        <w:bottom w:val="none" w:sz="0" w:space="0" w:color="auto"/>
        <w:right w:val="none" w:sz="0" w:space="0" w:color="auto"/>
      </w:divBdr>
    </w:div>
    <w:div w:id="167572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671C-8ADA-4A55-886A-5499D5A8648E}">
  <ds:schemaRef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E368C48-00FE-4412-A011-5A13F116BA09}">
  <ds:schemaRefs>
    <ds:schemaRef ds:uri="http://schemas.openxmlformats.org/officeDocument/2006/bibliography"/>
  </ds:schemaRefs>
</ds:datastoreItem>
</file>

<file path=customXml/itemProps3.xml><?xml version="1.0" encoding="utf-8"?>
<ds:datastoreItem xmlns:ds="http://schemas.openxmlformats.org/officeDocument/2006/customXml" ds:itemID="{97EA19AD-93B7-4F84-93FB-FD811A68EE20}">
  <ds:schemaRefs>
    <ds:schemaRef ds:uri="http://schemas.openxmlformats.org/officeDocument/2006/bibliography"/>
  </ds:schemaRefs>
</ds:datastoreItem>
</file>

<file path=customXml/itemProps4.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569</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2025-06-26T13:48:00Z</dcterms:created>
  <dcterms:modified xsi:type="dcterms:W3CDTF">2025-06-26T13:49:00Z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2018-09-19T18:10:31.1178193Z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2018-09-19T18:10:31.1178193Z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